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6E8AF" w14:textId="3C218948" w:rsidR="00E849BB" w:rsidRPr="00E849BB" w:rsidRDefault="00E849BB" w:rsidP="00E849BB">
      <w:pPr>
        <w:spacing w:after="0"/>
        <w:rPr>
          <w:rFonts w:ascii="Arial" w:hAnsi="Arial" w:cs="Arial"/>
          <w:b/>
          <w:sz w:val="24"/>
        </w:rPr>
      </w:pPr>
      <w:r w:rsidRPr="00E849BB">
        <w:rPr>
          <w:rFonts w:ascii="Arial" w:hAnsi="Arial" w:cs="Arial"/>
          <w:b/>
          <w:sz w:val="24"/>
        </w:rPr>
        <w:t xml:space="preserve">3GPP TSG RAN WG1 Meeting #AH1901    </w:t>
      </w:r>
      <w:r>
        <w:rPr>
          <w:rFonts w:ascii="Arial" w:hAnsi="Arial" w:cs="Arial"/>
          <w:b/>
          <w:sz w:val="24"/>
        </w:rPr>
        <w:t xml:space="preserve">                                                     </w:t>
      </w:r>
      <w:r w:rsidR="009B686A" w:rsidRPr="009B686A">
        <w:rPr>
          <w:rFonts w:ascii="Arial" w:hAnsi="Arial" w:cs="Arial"/>
          <w:b/>
          <w:sz w:val="24"/>
        </w:rPr>
        <w:t>R1-1900875</w:t>
      </w:r>
    </w:p>
    <w:p w14:paraId="232964C8" w14:textId="77777777" w:rsidR="00E849BB" w:rsidRPr="00E849BB" w:rsidRDefault="00E849BB" w:rsidP="00E849BB">
      <w:pPr>
        <w:spacing w:after="0"/>
        <w:rPr>
          <w:rFonts w:ascii="Arial" w:hAnsi="Arial" w:cs="Arial"/>
          <w:b/>
          <w:sz w:val="24"/>
        </w:rPr>
      </w:pPr>
      <w:r w:rsidRPr="00E849BB">
        <w:rPr>
          <w:rFonts w:ascii="Arial" w:hAnsi="Arial" w:cs="Arial"/>
          <w:b/>
          <w:sz w:val="24"/>
        </w:rPr>
        <w:t>Taipei, Taiwan</w:t>
      </w:r>
    </w:p>
    <w:p w14:paraId="5DEFA040" w14:textId="060C1305" w:rsidR="002A35AC" w:rsidRDefault="00E849BB" w:rsidP="00E849BB">
      <w:pPr>
        <w:spacing w:after="0"/>
        <w:rPr>
          <w:rFonts w:ascii="Arial" w:hAnsi="Arial" w:cs="Arial"/>
          <w:b/>
          <w:sz w:val="24"/>
        </w:rPr>
      </w:pPr>
      <w:r w:rsidRPr="00E849BB">
        <w:rPr>
          <w:rFonts w:ascii="Arial" w:hAnsi="Arial" w:cs="Arial"/>
          <w:b/>
          <w:sz w:val="24"/>
        </w:rPr>
        <w:t>Jan. 21st – Jan. 25th, 2019</w:t>
      </w:r>
      <w:r w:rsidR="002A35AC" w:rsidRPr="00FC7BBB">
        <w:rPr>
          <w:rFonts w:ascii="Arial" w:hAnsi="Arial" w:cs="Arial"/>
          <w:b/>
          <w:sz w:val="24"/>
        </w:rPr>
        <w:t xml:space="preserve">  </w:t>
      </w:r>
    </w:p>
    <w:p w14:paraId="463AEF00" w14:textId="77777777" w:rsidR="002A35AC" w:rsidRDefault="002A35AC" w:rsidP="00940B2B">
      <w:pPr>
        <w:spacing w:after="0"/>
        <w:rPr>
          <w:rFonts w:ascii="Arial" w:hAnsi="Arial" w:cs="Arial"/>
          <w:b/>
          <w:bCs/>
          <w:sz w:val="24"/>
        </w:rPr>
      </w:pPr>
    </w:p>
    <w:p w14:paraId="6AD77F87" w14:textId="2FC21972" w:rsidR="00E83F6B" w:rsidRDefault="00ED73DD" w:rsidP="00E83F6B">
      <w:pPr>
        <w:pStyle w:val="Header"/>
        <w:widowControl w:val="0"/>
        <w:tabs>
          <w:tab w:val="clear" w:pos="4536"/>
          <w:tab w:val="clear" w:pos="9072"/>
        </w:tabs>
        <w:spacing w:after="0"/>
        <w:ind w:right="-57"/>
        <w:rPr>
          <w:rFonts w:ascii="Arial" w:hAnsi="Arial" w:cs="Arial"/>
          <w:b/>
          <w:bCs/>
          <w:sz w:val="24"/>
          <w:lang w:val="en-US"/>
        </w:rPr>
      </w:pPr>
      <w:bookmarkStart w:id="0" w:name="Source"/>
      <w:bookmarkEnd w:id="0"/>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w:t>
      </w:r>
      <w:r w:rsidR="00255D2C">
        <w:rPr>
          <w:rFonts w:ascii="Arial" w:hAnsi="Arial" w:cs="Arial"/>
          <w:b/>
          <w:bCs/>
          <w:sz w:val="24"/>
          <w:lang w:val="en-US"/>
        </w:rPr>
        <w:t>2.2.</w:t>
      </w:r>
      <w:r w:rsidR="00E849BB">
        <w:rPr>
          <w:rFonts w:ascii="Arial" w:hAnsi="Arial" w:cs="Arial"/>
          <w:b/>
          <w:bCs/>
          <w:sz w:val="24"/>
          <w:lang w:val="en-US"/>
        </w:rPr>
        <w:t>2</w:t>
      </w:r>
      <w:r w:rsidR="00255D2C">
        <w:rPr>
          <w:rFonts w:ascii="Arial" w:hAnsi="Arial" w:cs="Arial"/>
          <w:b/>
          <w:bCs/>
          <w:sz w:val="24"/>
          <w:lang w:val="en-US"/>
        </w:rPr>
        <w:t>.3</w:t>
      </w:r>
    </w:p>
    <w:p w14:paraId="2D0EAC22" w14:textId="2314AA57" w:rsidR="00E83F6B" w:rsidRDefault="007D4C02" w:rsidP="00E83F6B">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57B9AC3F" w14:textId="2C2CD463" w:rsidR="002D2A3C" w:rsidRPr="002D2A3C" w:rsidRDefault="007D4C02" w:rsidP="00E83F6B">
      <w:pPr>
        <w:jc w:val="left"/>
        <w:rPr>
          <w:rFonts w:ascii="Arial" w:hAnsi="Arial" w:cs="Arial"/>
          <w:b/>
          <w:snapToGrid w:val="0"/>
          <w:kern w:val="2"/>
          <w:sz w:val="24"/>
          <w:lang w:val="en-US" w:eastAsia="ko-KR"/>
        </w:rPr>
      </w:pPr>
      <w:r w:rsidRPr="0099619E">
        <w:rPr>
          <w:rFonts w:ascii="Arial" w:hAnsi="Arial" w:cs="Arial"/>
          <w:b/>
          <w:bCs/>
          <w:sz w:val="24"/>
          <w:lang w:val="en-US"/>
        </w:rPr>
        <w:t>Title:</w:t>
      </w:r>
      <w:r w:rsidRPr="0099619E">
        <w:rPr>
          <w:rFonts w:ascii="Arial" w:hAnsi="Arial" w:cs="Arial"/>
          <w:b/>
          <w:bCs/>
          <w:sz w:val="24"/>
          <w:lang w:val="en-US"/>
        </w:rPr>
        <w:tab/>
      </w:r>
      <w:r w:rsidR="00E83F6B">
        <w:rPr>
          <w:rFonts w:ascii="Arial" w:hAnsi="Arial" w:cs="Arial"/>
          <w:b/>
          <w:bCs/>
          <w:sz w:val="24"/>
          <w:lang w:val="en-US"/>
        </w:rPr>
        <w:tab/>
      </w:r>
      <w:r w:rsidR="00E83F6B">
        <w:rPr>
          <w:rFonts w:ascii="Arial" w:hAnsi="Arial" w:cs="Arial"/>
          <w:b/>
          <w:bCs/>
          <w:sz w:val="24"/>
          <w:lang w:val="en-US"/>
        </w:rPr>
        <w:tab/>
      </w:r>
      <w:r w:rsidR="005F5662">
        <w:rPr>
          <w:rFonts w:ascii="Arial" w:hAnsi="Arial" w:cs="Arial"/>
          <w:b/>
          <w:bCs/>
          <w:sz w:val="24"/>
          <w:lang w:val="en-US"/>
        </w:rPr>
        <w:t xml:space="preserve">Enhancements to </w:t>
      </w:r>
      <w:r w:rsidR="00741165">
        <w:rPr>
          <w:rFonts w:ascii="Arial" w:hAnsi="Arial" w:cs="Arial"/>
          <w:b/>
          <w:bCs/>
          <w:sz w:val="24"/>
          <w:lang w:val="en-US"/>
        </w:rPr>
        <w:t xml:space="preserve">Scheduling and </w:t>
      </w:r>
      <w:r w:rsidR="005F5662">
        <w:rPr>
          <w:rFonts w:ascii="Arial" w:hAnsi="Arial" w:cs="Arial"/>
          <w:b/>
          <w:bCs/>
          <w:sz w:val="24"/>
          <w:lang w:val="en-US"/>
        </w:rPr>
        <w:t>HARQ operation for NR-U</w:t>
      </w:r>
      <w:r w:rsidR="00E83F6B">
        <w:rPr>
          <w:rFonts w:ascii="Arial" w:eastAsia="MS Mincho" w:hAnsi="Arial" w:cs="Arial"/>
          <w:b/>
          <w:bCs/>
          <w:sz w:val="24"/>
          <w:lang w:val="en-US" w:eastAsia="ja-JP"/>
        </w:rPr>
        <w:t xml:space="preserve">                                </w:t>
      </w:r>
      <w:r w:rsidR="00E83F6B">
        <w:rPr>
          <w:rFonts w:ascii="Arial" w:eastAsia="MS Mincho" w:hAnsi="Arial" w:cs="Arial"/>
          <w:b/>
          <w:bCs/>
          <w:sz w:val="24"/>
          <w:lang w:val="en-US" w:eastAsia="ja-JP"/>
        </w:rPr>
        <w:br/>
      </w:r>
      <w:r w:rsidR="001F3AEC" w:rsidRPr="0099619E">
        <w:rPr>
          <w:rFonts w:ascii="Arial" w:hAnsi="Arial" w:cs="Arial"/>
          <w:b/>
          <w:snapToGrid w:val="0"/>
          <w:kern w:val="2"/>
          <w:sz w:val="24"/>
          <w:lang w:val="en-US" w:eastAsia="ko-KR"/>
        </w:rPr>
        <w:t>Document for:</w:t>
      </w:r>
      <w:r w:rsidR="001F3AEC"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001F3AEC" w:rsidRPr="00D61A36">
        <w:rPr>
          <w:rFonts w:ascii="Arial" w:hAnsi="Arial" w:cs="Arial"/>
          <w:b/>
          <w:snapToGrid w:val="0"/>
          <w:kern w:val="2"/>
          <w:sz w:val="24"/>
          <w:lang w:val="en-US" w:eastAsia="ko-KR"/>
        </w:rPr>
        <w:t>Discussion/Decision</w:t>
      </w:r>
    </w:p>
    <w:p w14:paraId="4C70E9F1" w14:textId="3AD147F4" w:rsidR="00623807" w:rsidRPr="00416576" w:rsidRDefault="00E503C3" w:rsidP="00AD5768">
      <w:pPr>
        <w:pStyle w:val="Heading1"/>
      </w:pPr>
      <w:r>
        <w:t>Introduction</w:t>
      </w:r>
      <w:r w:rsidR="00DE31C2">
        <w:t xml:space="preserve"> </w:t>
      </w:r>
    </w:p>
    <w:p w14:paraId="4F515EB3" w14:textId="747060AE" w:rsidR="00096E07" w:rsidRDefault="00096E07" w:rsidP="00957EBC">
      <w:pPr>
        <w:overflowPunct w:val="0"/>
        <w:adjustRightInd w:val="0"/>
        <w:contextualSpacing/>
        <w:textAlignment w:val="baseline"/>
        <w:rPr>
          <w:rFonts w:ascii="Times New Roman"/>
          <w:snapToGrid w:val="0"/>
          <w:szCs w:val="20"/>
        </w:rPr>
      </w:pPr>
      <w:r w:rsidRPr="00815A08">
        <w:rPr>
          <w:rFonts w:ascii="Times New Roman"/>
          <w:snapToGrid w:val="0"/>
          <w:szCs w:val="20"/>
        </w:rPr>
        <w:t>In RAN#</w:t>
      </w:r>
      <w:r w:rsidR="006E361F">
        <w:rPr>
          <w:rFonts w:ascii="Times New Roman"/>
          <w:snapToGrid w:val="0"/>
          <w:szCs w:val="20"/>
        </w:rPr>
        <w:t>82</w:t>
      </w:r>
      <w:r w:rsidR="006E361F" w:rsidRPr="00815A08">
        <w:rPr>
          <w:rFonts w:ascii="Times New Roman"/>
          <w:snapToGrid w:val="0"/>
          <w:szCs w:val="20"/>
        </w:rPr>
        <w:t xml:space="preserve"> </w:t>
      </w:r>
      <w:r w:rsidRPr="00815A08">
        <w:rPr>
          <w:rFonts w:ascii="Times New Roman"/>
          <w:snapToGrid w:val="0"/>
          <w:szCs w:val="20"/>
        </w:rPr>
        <w:t xml:space="preserve">a new </w:t>
      </w:r>
      <w:r w:rsidR="006E361F">
        <w:rPr>
          <w:rFonts w:ascii="Times New Roman"/>
          <w:snapToGrid w:val="0"/>
          <w:szCs w:val="20"/>
        </w:rPr>
        <w:t xml:space="preserve">WI [1] was approved </w:t>
      </w:r>
      <w:r w:rsidRPr="00815A08">
        <w:rPr>
          <w:rFonts w:ascii="Times New Roman"/>
          <w:snapToGrid w:val="0"/>
          <w:szCs w:val="20"/>
        </w:rPr>
        <w:t>for NR based access to unlicensed spectrum</w:t>
      </w:r>
      <w:r w:rsidR="00B71F98">
        <w:rPr>
          <w:rFonts w:ascii="Times New Roman"/>
          <w:snapToGrid w:val="0"/>
          <w:szCs w:val="20"/>
        </w:rPr>
        <w:t xml:space="preserve"> </w:t>
      </w:r>
      <w:r w:rsidR="00B47D55">
        <w:rPr>
          <w:rFonts w:ascii="Times New Roman"/>
          <w:snapToGrid w:val="0"/>
          <w:szCs w:val="20"/>
        </w:rPr>
        <w:t>following the closure of corresponding SI [2,3]</w:t>
      </w:r>
      <w:r w:rsidRPr="00815A08">
        <w:rPr>
          <w:rFonts w:ascii="Times New Roman"/>
          <w:snapToGrid w:val="0"/>
          <w:szCs w:val="20"/>
        </w:rPr>
        <w:t xml:space="preserve">. The objectives of the </w:t>
      </w:r>
      <w:r w:rsidR="0077501C">
        <w:rPr>
          <w:rFonts w:ascii="Times New Roman"/>
          <w:snapToGrid w:val="0"/>
          <w:szCs w:val="20"/>
        </w:rPr>
        <w:t>W</w:t>
      </w:r>
      <w:r w:rsidR="0077501C" w:rsidRPr="00815A08">
        <w:rPr>
          <w:rFonts w:ascii="Times New Roman"/>
          <w:snapToGrid w:val="0"/>
          <w:szCs w:val="20"/>
        </w:rPr>
        <w:t xml:space="preserve">I </w:t>
      </w:r>
      <w:r w:rsidRPr="00815A08">
        <w:rPr>
          <w:rFonts w:ascii="Times New Roman"/>
          <w:snapToGrid w:val="0"/>
          <w:szCs w:val="20"/>
        </w:rPr>
        <w:t xml:space="preserve">include </w:t>
      </w:r>
      <w:r w:rsidR="0077501C">
        <w:rPr>
          <w:rFonts w:ascii="Times New Roman"/>
          <w:snapToGrid w:val="0"/>
          <w:szCs w:val="20"/>
        </w:rPr>
        <w:t xml:space="preserve">specifying the </w:t>
      </w:r>
      <w:r w:rsidRPr="00815A08">
        <w:rPr>
          <w:rFonts w:ascii="Times New Roman"/>
          <w:snapToGrid w:val="0"/>
          <w:szCs w:val="20"/>
        </w:rPr>
        <w:t>following</w:t>
      </w:r>
      <w:r w:rsidR="0077501C">
        <w:rPr>
          <w:rFonts w:ascii="Times New Roman"/>
          <w:snapToGrid w:val="0"/>
          <w:szCs w:val="20"/>
        </w:rPr>
        <w:t xml:space="preserve"> for physical layer procedures</w:t>
      </w:r>
      <w:r w:rsidR="00100305">
        <w:rPr>
          <w:rFonts w:ascii="Times New Roman"/>
          <w:snapToGrid w:val="0"/>
          <w:szCs w:val="20"/>
        </w:rPr>
        <w:t>:</w:t>
      </w:r>
    </w:p>
    <w:p w14:paraId="06D587C2" w14:textId="77777777" w:rsidR="0077501C" w:rsidRDefault="0077501C" w:rsidP="0077501C">
      <w:pPr>
        <w:pStyle w:val="B2"/>
        <w:rPr>
          <w:lang w:eastAsia="ja-JP"/>
        </w:rPr>
      </w:pPr>
      <w:r>
        <w:rPr>
          <w:lang w:eastAsia="ja-JP"/>
        </w:rPr>
        <w:t xml:space="preserve">- </w:t>
      </w:r>
      <w:r>
        <w:rPr>
          <w:lang w:eastAsia="ja-JP"/>
        </w:rPr>
        <w:tab/>
      </w:r>
      <w:bookmarkStart w:id="1"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1"/>
    </w:p>
    <w:p w14:paraId="48C5D1C7" w14:textId="77777777" w:rsidR="0077501C" w:rsidRDefault="0077501C" w:rsidP="0077501C">
      <w:pPr>
        <w:pStyle w:val="B2"/>
        <w:rPr>
          <w:lang w:eastAsia="ja-JP"/>
        </w:rPr>
      </w:pPr>
      <w:r>
        <w:rPr>
          <w:lang w:eastAsia="ja-JP"/>
        </w:rPr>
        <w:t>-</w:t>
      </w:r>
      <w:r>
        <w:rPr>
          <w:lang w:eastAsia="ja-JP"/>
        </w:rPr>
        <w:tab/>
        <w:t>Scheduling multiple TTIs for PUSCH in-line with agreements from the study phase (TR 38.889, Section 7.2.1.3.3). (RAN1)</w:t>
      </w:r>
    </w:p>
    <w:p w14:paraId="103F37E2" w14:textId="7AE11C43" w:rsidR="00D96AF0" w:rsidRPr="005F5662" w:rsidRDefault="0029186E" w:rsidP="005F5662">
      <w:pPr>
        <w:pStyle w:val="LGTdoc"/>
        <w:spacing w:before="20" w:afterLines="0" w:line="240" w:lineRule="auto"/>
        <w:rPr>
          <w:sz w:val="20"/>
          <w:szCs w:val="20"/>
        </w:rPr>
      </w:pPr>
      <w:r w:rsidRPr="009A35AA">
        <w:rPr>
          <w:sz w:val="20"/>
          <w:szCs w:val="20"/>
        </w:rPr>
        <w:t xml:space="preserve">The agreements and conclusions from the SI phase are captured in [4]. </w:t>
      </w:r>
      <w:r w:rsidR="00D96AF0" w:rsidRPr="005F5662">
        <w:rPr>
          <w:sz w:val="20"/>
          <w:szCs w:val="20"/>
        </w:rPr>
        <w:t xml:space="preserve">In this contribution, we present </w:t>
      </w:r>
      <w:r w:rsidR="005F5662" w:rsidRPr="005F5662">
        <w:rPr>
          <w:sz w:val="20"/>
          <w:szCs w:val="20"/>
        </w:rPr>
        <w:t xml:space="preserve">our views on </w:t>
      </w:r>
      <w:r w:rsidR="00915140">
        <w:rPr>
          <w:sz w:val="20"/>
          <w:szCs w:val="20"/>
        </w:rPr>
        <w:t xml:space="preserve">some of the remaining aspects of HARQ operation. </w:t>
      </w:r>
    </w:p>
    <w:p w14:paraId="760D4D30" w14:textId="77777777" w:rsidR="00E6511D" w:rsidRDefault="00E6511D" w:rsidP="00E6511D">
      <w:pPr>
        <w:pStyle w:val="Heading1"/>
      </w:pPr>
      <w:r>
        <w:t>Previous Agreements</w:t>
      </w:r>
    </w:p>
    <w:p w14:paraId="6BEDFE81" w14:textId="4522CBE5" w:rsidR="0065394B" w:rsidRPr="009A35AA" w:rsidRDefault="00E63067" w:rsidP="009A35AA">
      <w:pPr>
        <w:pStyle w:val="LGTdoc"/>
        <w:spacing w:before="20" w:afterLines="0" w:line="240" w:lineRule="auto"/>
        <w:rPr>
          <w:szCs w:val="20"/>
        </w:rPr>
      </w:pPr>
      <w:r>
        <w:rPr>
          <w:sz w:val="20"/>
          <w:szCs w:val="20"/>
        </w:rPr>
        <w:t>T</w:t>
      </w:r>
      <w:r w:rsidR="0065394B" w:rsidRPr="009A35AA">
        <w:rPr>
          <w:sz w:val="20"/>
          <w:szCs w:val="20"/>
        </w:rPr>
        <w:t>he agreements thus far related to scheduling and HARQ operation</w:t>
      </w:r>
      <w:r>
        <w:rPr>
          <w:sz w:val="20"/>
          <w:szCs w:val="20"/>
        </w:rPr>
        <w:t xml:space="preserve"> are summarized below:</w:t>
      </w:r>
    </w:p>
    <w:p w14:paraId="3C125FA2" w14:textId="2B025DDA" w:rsidR="00733FC6" w:rsidRPr="00E6511D" w:rsidRDefault="00733FC6" w:rsidP="00733FC6">
      <w:pPr>
        <w:rPr>
          <w:b/>
        </w:rPr>
      </w:pPr>
      <w:r w:rsidRPr="00E6511D">
        <w:rPr>
          <w:b/>
        </w:rPr>
        <w:t>RAN1#9</w:t>
      </w:r>
      <w:r>
        <w:rPr>
          <w:b/>
        </w:rPr>
        <w:t>3</w:t>
      </w:r>
    </w:p>
    <w:p w14:paraId="77572F0F" w14:textId="43B3942F" w:rsidR="00E6511D" w:rsidRDefault="00E6511D" w:rsidP="00E6511D">
      <w:pPr>
        <w:rPr>
          <w:rFonts w:ascii="Times New Roman" w:hAnsi="Times New Roman"/>
          <w:color w:val="000000" w:themeColor="text1"/>
          <w:szCs w:val="22"/>
          <w:lang w:val="en-US" w:eastAsia="x-none"/>
        </w:rPr>
      </w:pPr>
      <w:r>
        <w:rPr>
          <w:color w:val="000000" w:themeColor="text1"/>
          <w:highlight w:val="green"/>
          <w:lang w:eastAsia="x-none"/>
        </w:rPr>
        <w:t>Agreement:</w:t>
      </w:r>
    </w:p>
    <w:p w14:paraId="66B53FC4"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lang w:eastAsia="zh-CN"/>
        </w:rPr>
      </w:pPr>
      <w:r>
        <w:rPr>
          <w:color w:val="000000" w:themeColor="text1"/>
        </w:rPr>
        <w:t>Transmission of HARQ A/N for the corresponding data in the same shared COT is identified as beneficial</w:t>
      </w:r>
    </w:p>
    <w:p w14:paraId="525C4301" w14:textId="77777777" w:rsidR="00E6511D" w:rsidRDefault="00E6511D" w:rsidP="00E6511D">
      <w:pPr>
        <w:pStyle w:val="ListParagraph"/>
        <w:numPr>
          <w:ilvl w:val="1"/>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Strive to support transmitting all HARQ A/N for the corresponding data in the same shared COT, if possible, considering the current NR UE processing time required</w:t>
      </w:r>
    </w:p>
    <w:p w14:paraId="3883606B" w14:textId="77777777" w:rsidR="00E6511D" w:rsidRDefault="00E6511D" w:rsidP="00E6511D">
      <w:pPr>
        <w:pStyle w:val="ListParagraph"/>
        <w:numPr>
          <w:ilvl w:val="2"/>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Mechanisms to support this need to be identified</w:t>
      </w:r>
    </w:p>
    <w:p w14:paraId="2316C7A8" w14:textId="77777777" w:rsidR="00E6511D" w:rsidRDefault="00E6511D" w:rsidP="00E6511D">
      <w:pPr>
        <w:pStyle w:val="ListParagraph"/>
        <w:numPr>
          <w:ilvl w:val="1"/>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 xml:space="preserve">It is understood in some cases, the HARQ A/N </w:t>
      </w:r>
      <w:proofErr w:type="gramStart"/>
      <w:r>
        <w:rPr>
          <w:color w:val="000000" w:themeColor="text1"/>
        </w:rPr>
        <w:t>has to</w:t>
      </w:r>
      <w:proofErr w:type="gramEnd"/>
      <w:r>
        <w:rPr>
          <w:color w:val="000000" w:themeColor="text1"/>
        </w:rPr>
        <w:t xml:space="preserve"> be transmitted in a separate COT from the one the corresponding data was transmitted</w:t>
      </w:r>
    </w:p>
    <w:p w14:paraId="3BF64941" w14:textId="77777777" w:rsidR="00E6511D" w:rsidRDefault="00E6511D" w:rsidP="00E6511D">
      <w:pPr>
        <w:pStyle w:val="ListParagraph"/>
        <w:numPr>
          <w:ilvl w:val="2"/>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Mechanisms to support this need to be identified</w:t>
      </w:r>
    </w:p>
    <w:p w14:paraId="7265188E" w14:textId="3C68F1D5" w:rsidR="00E6511D" w:rsidRDefault="00E6511D" w:rsidP="00E6511D">
      <w:pPr>
        <w:rPr>
          <w:color w:val="000000" w:themeColor="text1"/>
          <w:highlight w:val="cyan"/>
        </w:rPr>
      </w:pPr>
      <w:r>
        <w:rPr>
          <w:color w:val="000000" w:themeColor="text1"/>
          <w:highlight w:val="green"/>
        </w:rPr>
        <w:t>Agreement:</w:t>
      </w:r>
    </w:p>
    <w:p w14:paraId="2B6BE68A"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Techniques to handle reduced HARQ A/N transmission opportunities for a given HARQ process due to LBT failure are identified as beneficial</w:t>
      </w:r>
    </w:p>
    <w:p w14:paraId="657805C9" w14:textId="77777777" w:rsidR="00E6511D" w:rsidRDefault="00E6511D" w:rsidP="00E6511D">
      <w:pPr>
        <w:pStyle w:val="ListParagraph"/>
        <w:numPr>
          <w:ilvl w:val="1"/>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Potential techniques include mechanisms to provide multiple and/or supplemental time and/or frequency domain transmission opportunities</w:t>
      </w:r>
    </w:p>
    <w:p w14:paraId="4882DF10" w14:textId="77777777" w:rsidR="00E6511D" w:rsidRDefault="00E6511D" w:rsidP="00E6511D">
      <w:pPr>
        <w:adjustRightInd w:val="0"/>
        <w:snapToGrid w:val="0"/>
        <w:spacing w:after="0"/>
        <w:rPr>
          <w:color w:val="000000" w:themeColor="text1"/>
          <w:szCs w:val="20"/>
        </w:rPr>
      </w:pPr>
    </w:p>
    <w:p w14:paraId="5FB449FE" w14:textId="2112555E" w:rsidR="00E6511D" w:rsidRDefault="00E6511D" w:rsidP="00E6511D">
      <w:pPr>
        <w:rPr>
          <w:color w:val="000000" w:themeColor="text1"/>
          <w:szCs w:val="22"/>
        </w:rPr>
      </w:pPr>
      <w:r>
        <w:rPr>
          <w:color w:val="000000" w:themeColor="text1"/>
          <w:highlight w:val="green"/>
        </w:rPr>
        <w:t>Agreement:</w:t>
      </w:r>
    </w:p>
    <w:p w14:paraId="228785AB"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NR-U uses NR HARQ feedback mechanisms as baseline, and enhancements can be identified</w:t>
      </w:r>
    </w:p>
    <w:p w14:paraId="441FB648"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When UL HARQ feedback is transmitted on unlicensed band, NR-U considers mechanisms to support flexible triggering and multiplexing of HARQ feedback for one or more DL HARQ processes</w:t>
      </w:r>
    </w:p>
    <w:p w14:paraId="0FA0B4BC" w14:textId="5761BA95" w:rsidR="00E6511D" w:rsidRDefault="00E6511D" w:rsidP="00E6511D">
      <w:pPr>
        <w:rPr>
          <w:rFonts w:ascii="Times New Roman" w:hAnsi="Times New Roman"/>
          <w:color w:val="000000" w:themeColor="text1"/>
          <w:szCs w:val="22"/>
          <w:lang w:val="en-US"/>
        </w:rPr>
      </w:pPr>
      <w:r>
        <w:rPr>
          <w:color w:val="000000" w:themeColor="text1"/>
          <w:highlight w:val="green"/>
        </w:rPr>
        <w:t>Agreement:</w:t>
      </w:r>
    </w:p>
    <w:p w14:paraId="23425C34" w14:textId="77777777" w:rsidR="00E6511D" w:rsidRDefault="00E6511D" w:rsidP="00E6511D">
      <w:pPr>
        <w:pStyle w:val="ListParagraph"/>
        <w:numPr>
          <w:ilvl w:val="0"/>
          <w:numId w:val="59"/>
        </w:numPr>
        <w:overflowPunct w:val="0"/>
        <w:autoSpaceDE w:val="0"/>
        <w:autoSpaceDN w:val="0"/>
        <w:adjustRightInd w:val="0"/>
        <w:spacing w:after="180" w:line="240" w:lineRule="auto"/>
        <w:jc w:val="left"/>
        <w:textAlignment w:val="baseline"/>
        <w:rPr>
          <w:color w:val="000000" w:themeColor="text1"/>
        </w:rPr>
      </w:pPr>
      <w:r>
        <w:rPr>
          <w:color w:val="000000" w:themeColor="text1"/>
        </w:rPr>
        <w:t xml:space="preserve">Scheduling multiple TTIs for PUSCH each using a separate UL grant in the same PDCCH monitoring occasion is identified as beneficial </w:t>
      </w:r>
    </w:p>
    <w:p w14:paraId="43D7EA71" w14:textId="77777777" w:rsidR="00E6511D" w:rsidRDefault="00E6511D" w:rsidP="00E6511D">
      <w:pPr>
        <w:pStyle w:val="ListParagraph"/>
        <w:numPr>
          <w:ilvl w:val="0"/>
          <w:numId w:val="59"/>
        </w:numPr>
        <w:overflowPunct w:val="0"/>
        <w:autoSpaceDE w:val="0"/>
        <w:autoSpaceDN w:val="0"/>
        <w:adjustRightInd w:val="0"/>
        <w:spacing w:after="180" w:line="240" w:lineRule="auto"/>
        <w:jc w:val="left"/>
        <w:textAlignment w:val="baseline"/>
        <w:rPr>
          <w:color w:val="000000" w:themeColor="text1"/>
        </w:rPr>
      </w:pPr>
      <w:r>
        <w:rPr>
          <w:color w:val="000000" w:themeColor="text1"/>
        </w:rPr>
        <w:t>Scheduling multiple TTIs for PUSCH using a single UL grant is identified as beneficial and should be supported in NR-U</w:t>
      </w:r>
    </w:p>
    <w:p w14:paraId="1081EA8B" w14:textId="4097B309" w:rsidR="00733FC6" w:rsidRPr="00733FC6" w:rsidRDefault="00733FC6" w:rsidP="00733FC6">
      <w:pPr>
        <w:rPr>
          <w:b/>
        </w:rPr>
      </w:pPr>
      <w:r w:rsidRPr="00733FC6">
        <w:rPr>
          <w:b/>
        </w:rPr>
        <w:lastRenderedPageBreak/>
        <w:t>RAN1#9</w:t>
      </w:r>
      <w:r>
        <w:rPr>
          <w:b/>
        </w:rPr>
        <w:t>4</w:t>
      </w:r>
    </w:p>
    <w:p w14:paraId="4D49C9B1" w14:textId="14D74173" w:rsidR="00E6511D" w:rsidRDefault="00C07BCC" w:rsidP="00E6511D">
      <w:pPr>
        <w:rPr>
          <w:lang w:eastAsia="x-none"/>
        </w:rPr>
      </w:pPr>
      <w:r>
        <w:rPr>
          <w:highlight w:val="green"/>
          <w:lang w:eastAsia="x-none"/>
        </w:rPr>
        <w:t>A</w:t>
      </w:r>
      <w:r w:rsidR="00E6511D">
        <w:rPr>
          <w:highlight w:val="green"/>
          <w:lang w:eastAsia="x-none"/>
        </w:rPr>
        <w:t>greement:</w:t>
      </w:r>
      <w:r w:rsidR="00E6511D">
        <w:rPr>
          <w:lang w:eastAsia="x-none"/>
        </w:rPr>
        <w:t xml:space="preserve"> </w:t>
      </w:r>
    </w:p>
    <w:p w14:paraId="22CB6092" w14:textId="77777777" w:rsidR="00E6511D" w:rsidRDefault="00E6511D" w:rsidP="00E6511D">
      <w:pPr>
        <w:numPr>
          <w:ilvl w:val="0"/>
          <w:numId w:val="58"/>
        </w:numPr>
        <w:spacing w:after="0"/>
        <w:ind w:left="1440"/>
        <w:jc w:val="left"/>
        <w:rPr>
          <w:lang w:eastAsia="x-none"/>
        </w:rPr>
      </w:pPr>
      <w:r>
        <w:rPr>
          <w:lang w:eastAsia="x-none"/>
        </w:rPr>
        <w:t>NR-U should support both:</w:t>
      </w:r>
    </w:p>
    <w:p w14:paraId="6F448FA3" w14:textId="77777777" w:rsidR="00E6511D" w:rsidRDefault="00E6511D" w:rsidP="00E6511D">
      <w:pPr>
        <w:numPr>
          <w:ilvl w:val="1"/>
          <w:numId w:val="58"/>
        </w:numPr>
        <w:spacing w:after="0"/>
        <w:ind w:left="2160"/>
        <w:jc w:val="left"/>
        <w:rPr>
          <w:lang w:eastAsia="x-none"/>
        </w:rPr>
      </w:pPr>
      <w:r>
        <w:rPr>
          <w:lang w:eastAsia="x-none"/>
        </w:rPr>
        <w:t>HARQ feedback corresponding to some or all the PDSCHs of a channel occupancy can be reported in the same channel occupancy</w:t>
      </w:r>
    </w:p>
    <w:p w14:paraId="34474ECF" w14:textId="77777777" w:rsidR="00E6511D" w:rsidRDefault="00E6511D" w:rsidP="00E6511D">
      <w:pPr>
        <w:numPr>
          <w:ilvl w:val="2"/>
          <w:numId w:val="58"/>
        </w:numPr>
        <w:spacing w:after="0"/>
        <w:ind w:left="2880"/>
        <w:jc w:val="left"/>
        <w:rPr>
          <w:lang w:eastAsia="x-none"/>
        </w:rPr>
      </w:pPr>
      <w:r>
        <w:rPr>
          <w:bCs/>
          <w:lang w:eastAsia="x-none"/>
        </w:rPr>
        <w:t>It is found beneficial to extend the PDSCH-to-HARQ-timing to support indicating timings up to the end of the longest COT allowed by regulations, one or more of the following would be needed:</w:t>
      </w:r>
    </w:p>
    <w:p w14:paraId="2EA738F0" w14:textId="77777777" w:rsidR="00E6511D" w:rsidRDefault="00E6511D" w:rsidP="00E6511D">
      <w:pPr>
        <w:numPr>
          <w:ilvl w:val="3"/>
          <w:numId w:val="58"/>
        </w:numPr>
        <w:spacing w:after="0"/>
        <w:ind w:left="3600"/>
        <w:jc w:val="left"/>
        <w:rPr>
          <w:lang w:eastAsia="x-none"/>
        </w:rPr>
      </w:pPr>
      <w:r>
        <w:rPr>
          <w:bCs/>
          <w:lang w:eastAsia="x-none"/>
        </w:rPr>
        <w:t xml:space="preserve">Allow values larger than 15 by RRC </w:t>
      </w:r>
      <w:proofErr w:type="spellStart"/>
      <w:r>
        <w:rPr>
          <w:bCs/>
          <w:lang w:eastAsia="x-none"/>
        </w:rPr>
        <w:t>signaling</w:t>
      </w:r>
      <w:proofErr w:type="spellEnd"/>
      <w:r>
        <w:rPr>
          <w:bCs/>
          <w:lang w:eastAsia="x-none"/>
        </w:rPr>
        <w:t xml:space="preserve"> (FFS the largest value needed)</w:t>
      </w:r>
    </w:p>
    <w:p w14:paraId="60400B94" w14:textId="77777777" w:rsidR="00E6511D" w:rsidRDefault="00E6511D" w:rsidP="00E6511D">
      <w:pPr>
        <w:numPr>
          <w:ilvl w:val="4"/>
          <w:numId w:val="58"/>
        </w:numPr>
        <w:spacing w:after="0"/>
        <w:jc w:val="left"/>
        <w:rPr>
          <w:lang w:eastAsia="x-none"/>
        </w:rPr>
      </w:pPr>
      <w:r>
        <w:rPr>
          <w:bCs/>
          <w:lang w:eastAsia="x-none"/>
        </w:rPr>
        <w:t xml:space="preserve">Note: in some </w:t>
      </w:r>
      <w:proofErr w:type="gramStart"/>
      <w:r>
        <w:rPr>
          <w:bCs/>
          <w:lang w:eastAsia="x-none"/>
        </w:rPr>
        <w:t>cases</w:t>
      </w:r>
      <w:proofErr w:type="gramEnd"/>
      <w:r>
        <w:rPr>
          <w:bCs/>
          <w:lang w:eastAsia="x-none"/>
        </w:rPr>
        <w:t xml:space="preserve"> this may point outside of the COT</w:t>
      </w:r>
    </w:p>
    <w:p w14:paraId="1409160B" w14:textId="77777777" w:rsidR="00E6511D" w:rsidRDefault="00E6511D" w:rsidP="00E6511D">
      <w:pPr>
        <w:numPr>
          <w:ilvl w:val="3"/>
          <w:numId w:val="58"/>
        </w:numPr>
        <w:spacing w:after="0"/>
        <w:ind w:left="3600"/>
        <w:jc w:val="left"/>
        <w:rPr>
          <w:lang w:eastAsia="x-none"/>
        </w:rPr>
      </w:pPr>
      <w:r>
        <w:rPr>
          <w:bCs/>
          <w:lang w:eastAsia="x-none"/>
        </w:rPr>
        <w:t>Allow more bits for the PDSCH-to-HARQ-timing-indicator</w:t>
      </w:r>
    </w:p>
    <w:p w14:paraId="3B9F5F57" w14:textId="77777777" w:rsidR="00E6511D" w:rsidRDefault="00E6511D" w:rsidP="00E6511D">
      <w:pPr>
        <w:numPr>
          <w:ilvl w:val="1"/>
          <w:numId w:val="58"/>
        </w:numPr>
        <w:spacing w:after="0"/>
        <w:ind w:left="2160"/>
        <w:jc w:val="left"/>
        <w:rPr>
          <w:lang w:eastAsia="x-none"/>
        </w:rPr>
      </w:pPr>
      <w:r>
        <w:rPr>
          <w:lang w:eastAsia="x-none"/>
        </w:rPr>
        <w:t>HARQ feedback corresponding to PDSCHs of a channel occupancy can be reported outside of that channel occupancy. These possible candidate solutions can be considered:</w:t>
      </w:r>
    </w:p>
    <w:p w14:paraId="6C19610C" w14:textId="77777777" w:rsidR="00E6511D" w:rsidRDefault="00E6511D" w:rsidP="00E6511D">
      <w:pPr>
        <w:numPr>
          <w:ilvl w:val="2"/>
          <w:numId w:val="58"/>
        </w:numPr>
        <w:spacing w:after="0"/>
        <w:ind w:left="2880"/>
        <w:jc w:val="left"/>
        <w:rPr>
          <w:lang w:eastAsia="x-none"/>
        </w:rPr>
      </w:pPr>
      <w:r>
        <w:rPr>
          <w:lang w:eastAsia="x-none"/>
        </w:rPr>
        <w:t xml:space="preserve">Alt1: </w:t>
      </w:r>
      <w:proofErr w:type="spellStart"/>
      <w:r>
        <w:rPr>
          <w:lang w:eastAsia="x-none"/>
        </w:rPr>
        <w:t>gNB</w:t>
      </w:r>
      <w:proofErr w:type="spellEnd"/>
      <w:r>
        <w:rPr>
          <w:lang w:eastAsia="x-none"/>
        </w:rPr>
        <w:t xml:space="preserve"> requests/triggers feedback for PDSCH from earlier COT(s)</w:t>
      </w:r>
    </w:p>
    <w:p w14:paraId="24ACFE66" w14:textId="77777777" w:rsidR="00E6511D" w:rsidRDefault="00E6511D" w:rsidP="00E6511D">
      <w:pPr>
        <w:numPr>
          <w:ilvl w:val="2"/>
          <w:numId w:val="58"/>
        </w:numPr>
        <w:spacing w:after="0"/>
        <w:ind w:left="2880"/>
        <w:jc w:val="left"/>
        <w:rPr>
          <w:lang w:eastAsia="x-none"/>
        </w:rPr>
      </w:pPr>
      <w:r>
        <w:rPr>
          <w:lang w:eastAsia="x-none"/>
        </w:rPr>
        <w:t>Alt2: UE is configured to report HARQ feedback for PDSCH from earlier COT(s) without an explicit request/trigger</w:t>
      </w:r>
    </w:p>
    <w:p w14:paraId="1BA85E68" w14:textId="77777777" w:rsidR="00E6511D" w:rsidRDefault="00E6511D" w:rsidP="00E6511D">
      <w:pPr>
        <w:numPr>
          <w:ilvl w:val="2"/>
          <w:numId w:val="58"/>
        </w:numPr>
        <w:spacing w:after="0"/>
        <w:ind w:left="2880"/>
        <w:jc w:val="left"/>
        <w:rPr>
          <w:lang w:eastAsia="x-none"/>
        </w:rPr>
      </w:pPr>
      <w:r>
        <w:rPr>
          <w:lang w:eastAsia="x-none"/>
        </w:rPr>
        <w:t xml:space="preserve">Alt3: by </w:t>
      </w:r>
      <w:r>
        <w:rPr>
          <w:bCs/>
          <w:lang w:eastAsia="x-none"/>
        </w:rPr>
        <w:t>PDSCH-to-HARQ-timing-indicator in the DCI scheduling the PDSCH</w:t>
      </w:r>
    </w:p>
    <w:p w14:paraId="253A7CF9" w14:textId="77777777" w:rsidR="00E6511D" w:rsidRDefault="00E6511D" w:rsidP="00E6511D">
      <w:pPr>
        <w:numPr>
          <w:ilvl w:val="2"/>
          <w:numId w:val="58"/>
        </w:numPr>
        <w:spacing w:after="0"/>
        <w:ind w:left="2880"/>
        <w:jc w:val="left"/>
        <w:rPr>
          <w:lang w:eastAsia="x-none"/>
        </w:rPr>
      </w:pPr>
      <w:r>
        <w:rPr>
          <w:bCs/>
          <w:lang w:eastAsia="x-none"/>
        </w:rPr>
        <w:t>Note: the alternatives above are at least applicable for the case where there is no HARQ feedback expected in the same channel occupancy as the PDSCH</w:t>
      </w:r>
    </w:p>
    <w:p w14:paraId="4FD910FB" w14:textId="77777777" w:rsidR="00E6511D" w:rsidRDefault="00E6511D" w:rsidP="00E6511D">
      <w:pPr>
        <w:numPr>
          <w:ilvl w:val="2"/>
          <w:numId w:val="58"/>
        </w:numPr>
        <w:spacing w:after="0"/>
        <w:ind w:left="2880"/>
        <w:jc w:val="left"/>
        <w:rPr>
          <w:lang w:eastAsia="x-none"/>
        </w:rPr>
      </w:pPr>
      <w:r>
        <w:rPr>
          <w:bCs/>
          <w:lang w:eastAsia="x-none"/>
        </w:rPr>
        <w:t>Study the impact of the above candidate solutions on the HARQ codebook</w:t>
      </w:r>
    </w:p>
    <w:p w14:paraId="556D53AF" w14:textId="7E0D6CF7" w:rsidR="00E6511D" w:rsidRDefault="00E6511D" w:rsidP="00E6511D">
      <w:pPr>
        <w:rPr>
          <w:highlight w:val="green"/>
          <w:lang w:eastAsia="x-none"/>
        </w:rPr>
      </w:pPr>
    </w:p>
    <w:p w14:paraId="5DDFC7E6" w14:textId="6D04A05D" w:rsidR="00733FC6" w:rsidRPr="00733FC6" w:rsidRDefault="00733FC6" w:rsidP="00733FC6">
      <w:pPr>
        <w:rPr>
          <w:b/>
        </w:rPr>
      </w:pPr>
      <w:r w:rsidRPr="00733FC6">
        <w:rPr>
          <w:b/>
        </w:rPr>
        <w:t>RAN1#9</w:t>
      </w:r>
      <w:r>
        <w:rPr>
          <w:b/>
        </w:rPr>
        <w:t>4b</w:t>
      </w:r>
    </w:p>
    <w:p w14:paraId="5E304CFE" w14:textId="1C6292C6" w:rsidR="00E6511D" w:rsidRDefault="00C07BCC" w:rsidP="00E6511D">
      <w:pPr>
        <w:rPr>
          <w:lang w:eastAsia="x-none"/>
        </w:rPr>
      </w:pPr>
      <w:r>
        <w:rPr>
          <w:highlight w:val="green"/>
          <w:lang w:eastAsia="x-none"/>
        </w:rPr>
        <w:t>A</w:t>
      </w:r>
      <w:r w:rsidR="00E6511D">
        <w:rPr>
          <w:highlight w:val="green"/>
          <w:lang w:eastAsia="x-none"/>
        </w:rPr>
        <w:t>greement:</w:t>
      </w:r>
      <w:r w:rsidR="00E6511D">
        <w:rPr>
          <w:lang w:eastAsia="x-none"/>
        </w:rPr>
        <w:t xml:space="preserve"> </w:t>
      </w:r>
    </w:p>
    <w:p w14:paraId="7E06A61A" w14:textId="77777777" w:rsidR="00E6511D" w:rsidRDefault="00E6511D" w:rsidP="00E6511D">
      <w:pPr>
        <w:pStyle w:val="ListParagraph"/>
        <w:adjustRightInd w:val="0"/>
        <w:snapToGrid w:val="0"/>
        <w:ind w:left="0"/>
        <w:rPr>
          <w:rFonts w:eastAsia="Times New Roman"/>
          <w:bCs/>
          <w:color w:val="000000"/>
          <w:kern w:val="2"/>
          <w:lang w:eastAsia="zh-CN"/>
        </w:rPr>
      </w:pPr>
      <w:r>
        <w:t>A gap of up to 16 us should be allowed between the end of the DL transmission and the immediate transmission of feedback to accommodate for the hardware turnaround time</w:t>
      </w:r>
    </w:p>
    <w:p w14:paraId="2A0CE208" w14:textId="77777777" w:rsidR="00E6511D" w:rsidRPr="00E6511D" w:rsidRDefault="00E6511D" w:rsidP="00E6511D">
      <w:pPr>
        <w:rPr>
          <w:b/>
        </w:rPr>
      </w:pPr>
      <w:r w:rsidRPr="00E6511D">
        <w:rPr>
          <w:b/>
        </w:rPr>
        <w:t>RAN1#95</w:t>
      </w:r>
    </w:p>
    <w:p w14:paraId="4B48289E" w14:textId="77777777" w:rsidR="00E6511D" w:rsidRPr="003411CE" w:rsidRDefault="00E6511D" w:rsidP="00E6511D">
      <w:pPr>
        <w:rPr>
          <w:lang w:val="en-US" w:eastAsia="x-none"/>
        </w:rPr>
      </w:pPr>
      <w:r w:rsidRPr="003411CE">
        <w:rPr>
          <w:highlight w:val="green"/>
          <w:lang w:val="en-US" w:eastAsia="x-none"/>
        </w:rPr>
        <w:t>Agreement</w:t>
      </w:r>
      <w:r w:rsidRPr="003411CE">
        <w:rPr>
          <w:rFonts w:hint="eastAsia"/>
          <w:highlight w:val="green"/>
          <w:lang w:val="en-US" w:eastAsia="x-none"/>
        </w:rPr>
        <w:t>:</w:t>
      </w:r>
    </w:p>
    <w:p w14:paraId="2A4B1BD4" w14:textId="77777777" w:rsidR="00E6511D" w:rsidRPr="003411CE" w:rsidRDefault="00E6511D" w:rsidP="00E6511D">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62BC0A66" w14:textId="77777777" w:rsidR="00E6511D" w:rsidRPr="003411CE" w:rsidRDefault="00E6511D" w:rsidP="00E6511D">
      <w:pPr>
        <w:rPr>
          <w:lang w:val="en-US" w:eastAsia="x-none"/>
        </w:rPr>
      </w:pPr>
      <w:r w:rsidRPr="003411CE">
        <w:rPr>
          <w:highlight w:val="green"/>
          <w:lang w:val="en-US" w:eastAsia="x-none"/>
        </w:rPr>
        <w:t>Agreement</w:t>
      </w:r>
      <w:r w:rsidRPr="003411CE">
        <w:rPr>
          <w:rFonts w:hint="eastAsia"/>
          <w:highlight w:val="green"/>
          <w:lang w:val="en-US" w:eastAsia="x-none"/>
        </w:rPr>
        <w:t>:</w:t>
      </w:r>
    </w:p>
    <w:p w14:paraId="62E7D1DB" w14:textId="77777777" w:rsidR="00E6511D" w:rsidRPr="003411CE" w:rsidRDefault="00E6511D" w:rsidP="00E6511D">
      <w:pPr>
        <w:rPr>
          <w:lang w:val="en-US" w:eastAsia="x-none"/>
        </w:rPr>
      </w:pPr>
      <w:r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726AA07D" w14:textId="77777777" w:rsidR="00E6511D" w:rsidRPr="00B809DD" w:rsidRDefault="00E6511D" w:rsidP="00E6511D">
      <w:pPr>
        <w:pStyle w:val="ListParagraph"/>
        <w:numPr>
          <w:ilvl w:val="0"/>
          <w:numId w:val="56"/>
        </w:numPr>
        <w:overflowPunct w:val="0"/>
        <w:autoSpaceDE w:val="0"/>
        <w:autoSpaceDN w:val="0"/>
        <w:adjustRightInd w:val="0"/>
        <w:spacing w:after="180" w:line="240" w:lineRule="auto"/>
        <w:jc w:val="left"/>
        <w:textAlignment w:val="baseline"/>
        <w:rPr>
          <w:lang w:val="en-US"/>
        </w:rPr>
      </w:pPr>
      <w:r w:rsidRPr="00B809DD">
        <w:rPr>
          <w:lang w:val="en-US"/>
        </w:rPr>
        <w:t>Potential enhancements for such type of operation, e.g. by possibly pre-configured or pre-determined uplink transmissions for reducing signaling overhead for these transmissions, may be beneficial.</w:t>
      </w:r>
    </w:p>
    <w:p w14:paraId="15D82F4E" w14:textId="77777777" w:rsidR="00E6511D" w:rsidRDefault="00E6511D" w:rsidP="00E6511D">
      <w:pPr>
        <w:rPr>
          <w:lang w:eastAsia="x-none"/>
        </w:rPr>
      </w:pPr>
      <w:r w:rsidRPr="000C436F">
        <w:rPr>
          <w:highlight w:val="green"/>
          <w:lang w:eastAsia="x-none"/>
        </w:rPr>
        <w:t>Agreement:</w:t>
      </w:r>
    </w:p>
    <w:p w14:paraId="219B7B4F" w14:textId="77777777" w:rsidR="00E6511D" w:rsidRPr="000C436F" w:rsidRDefault="00E6511D" w:rsidP="00E6511D">
      <w:pPr>
        <w:rPr>
          <w:lang w:val="en-US" w:eastAsia="x-none"/>
        </w:rPr>
      </w:pPr>
      <w:r w:rsidRPr="000C436F">
        <w:rPr>
          <w:lang w:val="en-US" w:eastAsia="x-none"/>
        </w:rPr>
        <w:t>Capture the table below in the TR for describing the potential solutions to allow cross-COT HARQ-ACK feedback and multiple opportunities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E6511D" w:rsidRPr="00BC4347" w14:paraId="2EE161F4" w14:textId="77777777" w:rsidTr="005A44B7">
        <w:tc>
          <w:tcPr>
            <w:tcW w:w="3069" w:type="dxa"/>
            <w:tcBorders>
              <w:bottom w:val="single" w:sz="12" w:space="0" w:color="8EAADB"/>
            </w:tcBorders>
            <w:shd w:val="clear" w:color="auto" w:fill="auto"/>
          </w:tcPr>
          <w:p w14:paraId="0D4D37A1" w14:textId="77777777" w:rsidR="00E6511D" w:rsidRPr="00BC4347" w:rsidRDefault="00E6511D" w:rsidP="005A44B7">
            <w:pPr>
              <w:pStyle w:val="TAH"/>
              <w:rPr>
                <w:lang w:val="en-US"/>
              </w:rPr>
            </w:pPr>
          </w:p>
        </w:tc>
        <w:tc>
          <w:tcPr>
            <w:tcW w:w="3070" w:type="dxa"/>
            <w:tcBorders>
              <w:bottom w:val="single" w:sz="12" w:space="0" w:color="8EAADB"/>
            </w:tcBorders>
            <w:shd w:val="clear" w:color="auto" w:fill="auto"/>
          </w:tcPr>
          <w:p w14:paraId="665BD9D4" w14:textId="77777777" w:rsidR="00E6511D" w:rsidRPr="00BC4347" w:rsidRDefault="00E6511D" w:rsidP="005A44B7">
            <w:pPr>
              <w:pStyle w:val="TAH"/>
              <w:rPr>
                <w:lang w:val="en-US"/>
              </w:rPr>
            </w:pPr>
            <w:r w:rsidRPr="00BC4347">
              <w:rPr>
                <w:lang w:val="en-US"/>
              </w:rPr>
              <w:t>C</w:t>
            </w:r>
            <w:r w:rsidRPr="00BC4347">
              <w:rPr>
                <w:rFonts w:hint="eastAsia"/>
                <w:lang w:val="en-US"/>
              </w:rPr>
              <w:t>ross-</w:t>
            </w:r>
            <w:r w:rsidRPr="00BC4347">
              <w:rPr>
                <w:lang w:val="en-US"/>
              </w:rPr>
              <w:t>COT HARQ-ACK feedback</w:t>
            </w:r>
          </w:p>
        </w:tc>
        <w:tc>
          <w:tcPr>
            <w:tcW w:w="3070" w:type="dxa"/>
            <w:tcBorders>
              <w:bottom w:val="single" w:sz="12" w:space="0" w:color="8EAADB"/>
            </w:tcBorders>
            <w:shd w:val="clear" w:color="auto" w:fill="auto"/>
          </w:tcPr>
          <w:p w14:paraId="6CC078A6" w14:textId="77777777" w:rsidR="00E6511D" w:rsidRPr="00BC4347" w:rsidRDefault="00E6511D" w:rsidP="005A44B7">
            <w:pPr>
              <w:pStyle w:val="TAH"/>
              <w:rPr>
                <w:lang w:val="en-US"/>
              </w:rPr>
            </w:pPr>
            <w:r w:rsidRPr="00BC4347">
              <w:rPr>
                <w:rFonts w:hint="eastAsia"/>
                <w:lang w:val="en-US"/>
              </w:rPr>
              <w:t xml:space="preserve">Multiple opportunities for </w:t>
            </w:r>
            <w:r w:rsidRPr="00BC4347">
              <w:rPr>
                <w:lang w:val="en-US"/>
              </w:rPr>
              <w:t>HARQ-ACK feedback</w:t>
            </w:r>
          </w:p>
        </w:tc>
      </w:tr>
      <w:tr w:rsidR="00E6511D" w:rsidRPr="00B809DD" w14:paraId="2FF90142" w14:textId="77777777" w:rsidTr="005A44B7">
        <w:trPr>
          <w:trHeight w:val="1575"/>
        </w:trPr>
        <w:tc>
          <w:tcPr>
            <w:tcW w:w="3069" w:type="dxa"/>
            <w:shd w:val="clear" w:color="auto" w:fill="D9E2F3"/>
          </w:tcPr>
          <w:p w14:paraId="1777ABFA"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w:t>
            </w:r>
            <w:r w:rsidRPr="00B809DD">
              <w:rPr>
                <w:rFonts w:ascii="Arial" w:hAnsi="Arial" w:cs="Arial"/>
                <w:color w:val="2F5496"/>
                <w:sz w:val="18"/>
                <w:szCs w:val="18"/>
                <w:lang w:val="en-US" w:eastAsia="x-none"/>
              </w:rPr>
              <w:t xml:space="preserve">: </w:t>
            </w:r>
            <w:proofErr w:type="spellStart"/>
            <w:r w:rsidRPr="00B809DD">
              <w:rPr>
                <w:rFonts w:ascii="Arial" w:hAnsi="Arial" w:cs="Arial"/>
                <w:color w:val="2F5496"/>
                <w:sz w:val="18"/>
                <w:szCs w:val="18"/>
                <w:lang w:val="en-US" w:eastAsia="x-none"/>
              </w:rPr>
              <w:t>gNB</w:t>
            </w:r>
            <w:proofErr w:type="spellEnd"/>
            <w:r w:rsidRPr="00B809DD">
              <w:rPr>
                <w:rFonts w:ascii="Arial" w:hAnsi="Arial" w:cs="Arial"/>
                <w:color w:val="2F5496"/>
                <w:sz w:val="18"/>
                <w:szCs w:val="18"/>
                <w:lang w:val="en-US" w:eastAsia="x-none"/>
              </w:rPr>
              <w:t xml:space="preserve"> requests/triggers feedback for PDSCH from earlier COT(s) or additional reporting of earlier HARQ feedback, where </w:t>
            </w:r>
            <w:r w:rsidRPr="00B809DD">
              <w:rPr>
                <w:rFonts w:ascii="Arial" w:hAnsi="Arial" w:cs="Arial"/>
                <w:bCs/>
                <w:color w:val="2F5496"/>
                <w:sz w:val="18"/>
                <w:szCs w:val="18"/>
                <w:lang w:val="en-US" w:eastAsia="x-none"/>
              </w:rPr>
              <w:t>the exact HARQ feedback timing and resource is provided to the UE in another DCI (in the same or in another COT)</w:t>
            </w:r>
          </w:p>
        </w:tc>
        <w:tc>
          <w:tcPr>
            <w:tcW w:w="6140" w:type="dxa"/>
            <w:gridSpan w:val="2"/>
            <w:shd w:val="clear" w:color="auto" w:fill="D9E2F3"/>
          </w:tcPr>
          <w:p w14:paraId="650D6398"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Alt1a</w:t>
            </w:r>
            <w:r w:rsidRPr="00B809DD">
              <w:rPr>
                <w:rFonts w:ascii="Arial" w:hAnsi="Arial" w:cs="Arial"/>
                <w:color w:val="2F5496"/>
                <w:sz w:val="18"/>
                <w:szCs w:val="18"/>
                <w:lang w:val="en-US" w:eastAsia="x-none"/>
              </w:rPr>
              <w:t>: request/trigger reporting of HARQ feedback for earlier COT(s) or additional reporting of earlier HARQ feedback without explicit signaling of HARQ process ID, possibly along with other HARQ feedback reports (e.g. for the current COT)</w:t>
            </w:r>
          </w:p>
          <w:p w14:paraId="4DB2ACE3" w14:textId="77777777" w:rsidR="00E6511D" w:rsidRPr="00B809DD" w:rsidRDefault="00E6511D" w:rsidP="005A44B7">
            <w:pPr>
              <w:rPr>
                <w:rFonts w:ascii="Arial" w:hAnsi="Arial" w:cs="Arial"/>
                <w:color w:val="2F5496"/>
                <w:sz w:val="18"/>
                <w:szCs w:val="18"/>
                <w:lang w:val="en-US" w:eastAsia="x-none"/>
              </w:rPr>
            </w:pPr>
          </w:p>
          <w:p w14:paraId="5A9F652B"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Alt1b</w:t>
            </w:r>
            <w:r w:rsidRPr="00B809DD">
              <w:rPr>
                <w:rFonts w:ascii="Arial" w:hAnsi="Arial" w:cs="Arial"/>
                <w:color w:val="2F5496"/>
                <w:sz w:val="18"/>
                <w:szCs w:val="18"/>
                <w:lang w:val="en-US" w:eastAsia="x-none"/>
              </w:rPr>
              <w:t>: request/trigger reporting for a set of HARQ processes, either for all configured HARQ processes (e.g. group feedback), or for a set of HARQ process IDs or HARQ process ID groups</w:t>
            </w:r>
          </w:p>
        </w:tc>
      </w:tr>
      <w:tr w:rsidR="00E6511D" w:rsidRPr="00B809DD" w14:paraId="3B9C66F5" w14:textId="77777777" w:rsidTr="005A44B7">
        <w:trPr>
          <w:trHeight w:val="984"/>
        </w:trPr>
        <w:tc>
          <w:tcPr>
            <w:tcW w:w="3069" w:type="dxa"/>
            <w:shd w:val="clear" w:color="auto" w:fill="auto"/>
          </w:tcPr>
          <w:p w14:paraId="7EB20442"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lastRenderedPageBreak/>
              <w:t>Alt2</w:t>
            </w:r>
            <w:r w:rsidRPr="00B809DD">
              <w:rPr>
                <w:rFonts w:ascii="Arial" w:hAnsi="Arial" w:cs="Arial"/>
                <w:color w:val="2F5496"/>
                <w:sz w:val="18"/>
                <w:szCs w:val="18"/>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0E5A5C87" w14:textId="77777777" w:rsidR="00E6511D" w:rsidRPr="00B809DD" w:rsidRDefault="00E6511D" w:rsidP="005A44B7">
            <w:pPr>
              <w:rPr>
                <w:rFonts w:ascii="Arial" w:hAnsi="Arial" w:cs="Arial"/>
                <w:bCs/>
                <w:color w:val="2F5496"/>
                <w:sz w:val="18"/>
                <w:szCs w:val="18"/>
                <w:lang w:val="en-US" w:eastAsia="x-none"/>
              </w:rPr>
            </w:pPr>
            <w:r w:rsidRPr="00B809DD">
              <w:rPr>
                <w:rFonts w:ascii="Arial" w:hAnsi="Arial" w:cs="Arial"/>
                <w:bCs/>
                <w:color w:val="2F5496"/>
                <w:sz w:val="18"/>
                <w:szCs w:val="18"/>
                <w:lang w:val="en-US" w:eastAsia="x-none"/>
              </w:rPr>
              <w:t>UE autonomously reports UCI with additional information about HARQ processes - e.g. corresponding to PDSCH from earlier COT(s) - that are reported in PUSCH [or PUCCH] along with the HARQ-ACK feedback.</w:t>
            </w:r>
          </w:p>
        </w:tc>
      </w:tr>
      <w:tr w:rsidR="00E6511D" w:rsidRPr="00B809DD" w14:paraId="0AD43F68" w14:textId="77777777" w:rsidTr="005A44B7">
        <w:trPr>
          <w:trHeight w:val="1400"/>
        </w:trPr>
        <w:tc>
          <w:tcPr>
            <w:tcW w:w="3069" w:type="dxa"/>
            <w:shd w:val="clear" w:color="auto" w:fill="D9E2F3"/>
          </w:tcPr>
          <w:p w14:paraId="7A269C84" w14:textId="77777777" w:rsidR="00E6511D" w:rsidRPr="00B809DD" w:rsidRDefault="00E6511D" w:rsidP="005A44B7">
            <w:pPr>
              <w:rPr>
                <w:rFonts w:ascii="Arial" w:hAnsi="Arial" w:cs="Arial"/>
                <w:bCs/>
                <w:color w:val="2F5496"/>
                <w:sz w:val="18"/>
                <w:szCs w:val="18"/>
                <w:lang w:val="en-US" w:eastAsia="x-none"/>
              </w:rPr>
            </w:pPr>
            <w:r w:rsidRPr="00B809DD">
              <w:rPr>
                <w:rFonts w:ascii="Arial" w:hAnsi="Arial" w:cs="Arial"/>
                <w:b/>
                <w:color w:val="2F5496"/>
                <w:sz w:val="18"/>
                <w:szCs w:val="18"/>
                <w:lang w:val="en-US" w:eastAsia="x-none"/>
              </w:rPr>
              <w:t>Alt3</w:t>
            </w:r>
            <w:r w:rsidRPr="00B809DD">
              <w:rPr>
                <w:rFonts w:ascii="Arial" w:hAnsi="Arial" w:cs="Arial"/>
                <w:color w:val="2F5496"/>
                <w:sz w:val="18"/>
                <w:szCs w:val="18"/>
                <w:lang w:val="en-US" w:eastAsia="x-none"/>
              </w:rPr>
              <w:t xml:space="preserve">: </w:t>
            </w:r>
            <w:proofErr w:type="spellStart"/>
            <w:r w:rsidRPr="00B809DD">
              <w:rPr>
                <w:rFonts w:ascii="Arial" w:hAnsi="Arial" w:cs="Arial"/>
                <w:color w:val="2F5496"/>
                <w:sz w:val="18"/>
                <w:szCs w:val="18"/>
                <w:lang w:val="en-US" w:eastAsia="x-none"/>
              </w:rPr>
              <w:t>gNB</w:t>
            </w:r>
            <w:proofErr w:type="spellEnd"/>
            <w:r w:rsidRPr="00B809DD">
              <w:rPr>
                <w:rFonts w:ascii="Arial" w:hAnsi="Arial" w:cs="Arial"/>
                <w:color w:val="2F5496"/>
                <w:sz w:val="18"/>
                <w:szCs w:val="18"/>
                <w:lang w:val="en-US" w:eastAsia="x-none"/>
              </w:rPr>
              <w:t xml:space="preserve"> requests feedback outside the COT by </w:t>
            </w:r>
            <w:r w:rsidRPr="00B809DD">
              <w:rPr>
                <w:rFonts w:ascii="Arial" w:hAnsi="Arial" w:cs="Arial"/>
                <w:bCs/>
                <w:color w:val="2F5496"/>
                <w:sz w:val="18"/>
                <w:szCs w:val="18"/>
                <w:lang w:val="en-US" w:eastAsia="x-none"/>
              </w:rPr>
              <w:t>PDSCH-to-HARQ-timing-indicator in the DCI scheduling the PDSCH</w:t>
            </w:r>
          </w:p>
        </w:tc>
        <w:tc>
          <w:tcPr>
            <w:tcW w:w="3070" w:type="dxa"/>
            <w:shd w:val="clear" w:color="auto" w:fill="D9E2F3"/>
          </w:tcPr>
          <w:p w14:paraId="364F7A27"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 xml:space="preserve">The UE will attempt reporting at the indicated time and resource (e.g. in a UE-initiated channel occupancy), even if the PDSCH-to-HARQ-timing-indicator indicates a slot that falls outside the </w:t>
            </w:r>
            <w:proofErr w:type="spellStart"/>
            <w:r w:rsidRPr="00B809DD">
              <w:rPr>
                <w:rFonts w:ascii="Arial" w:hAnsi="Arial" w:cs="Arial"/>
                <w:bCs/>
                <w:color w:val="2F5496"/>
                <w:sz w:val="18"/>
                <w:szCs w:val="18"/>
                <w:lang w:val="en-US" w:eastAsia="x-none"/>
              </w:rPr>
              <w:t>gNB</w:t>
            </w:r>
            <w:proofErr w:type="spellEnd"/>
            <w:r w:rsidRPr="00B809DD">
              <w:rPr>
                <w:rFonts w:ascii="Arial" w:hAnsi="Arial" w:cs="Arial"/>
                <w:bCs/>
                <w:color w:val="2F5496"/>
                <w:sz w:val="18"/>
                <w:szCs w:val="18"/>
                <w:lang w:val="en-US" w:eastAsia="x-none"/>
              </w:rPr>
              <w:t>-initiated COT.</w:t>
            </w:r>
          </w:p>
        </w:tc>
        <w:tc>
          <w:tcPr>
            <w:tcW w:w="3070" w:type="dxa"/>
            <w:shd w:val="clear" w:color="auto" w:fill="D9E2F3"/>
          </w:tcPr>
          <w:p w14:paraId="220DE9EF"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 xml:space="preserve">Not a solution if </w:t>
            </w:r>
            <w:r w:rsidRPr="00B809DD">
              <w:rPr>
                <w:rFonts w:ascii="Arial" w:hAnsi="Arial" w:cs="Arial"/>
                <w:bCs/>
                <w:color w:val="2F5496"/>
                <w:sz w:val="18"/>
                <w:szCs w:val="18"/>
                <w:lang w:val="en-US" w:eastAsia="x-none"/>
              </w:rPr>
              <w:t>PDSCH-to-HARQ-timing-indicator can only indicate a single value</w:t>
            </w:r>
          </w:p>
        </w:tc>
      </w:tr>
      <w:tr w:rsidR="00E6511D" w:rsidRPr="00B809DD" w14:paraId="7FA02F69" w14:textId="77777777" w:rsidTr="005A44B7">
        <w:trPr>
          <w:trHeight w:val="1118"/>
        </w:trPr>
        <w:tc>
          <w:tcPr>
            <w:tcW w:w="3069" w:type="dxa"/>
            <w:shd w:val="clear" w:color="auto" w:fill="auto"/>
          </w:tcPr>
          <w:p w14:paraId="0B913A7F"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Alt4</w:t>
            </w:r>
            <w:r w:rsidRPr="00B809DD">
              <w:rPr>
                <w:rFonts w:ascii="Arial" w:hAnsi="Arial" w:cs="Arial"/>
                <w:color w:val="2F5496"/>
                <w:sz w:val="18"/>
                <w:szCs w:val="18"/>
                <w:lang w:val="en-US" w:eastAsia="x-none"/>
              </w:rPr>
              <w:t xml:space="preserve">: preconfigured/pre-indicated multiple opportunities in frequency domain in different LBT </w:t>
            </w:r>
            <w:proofErr w:type="spellStart"/>
            <w:r w:rsidRPr="00B809DD">
              <w:rPr>
                <w:rFonts w:ascii="Arial" w:hAnsi="Arial" w:cs="Arial"/>
                <w:color w:val="2F5496"/>
                <w:sz w:val="18"/>
                <w:szCs w:val="18"/>
                <w:lang w:val="en-US" w:eastAsia="x-none"/>
              </w:rPr>
              <w:t>subbands</w:t>
            </w:r>
            <w:proofErr w:type="spellEnd"/>
          </w:p>
        </w:tc>
        <w:tc>
          <w:tcPr>
            <w:tcW w:w="3070" w:type="dxa"/>
            <w:shd w:val="clear" w:color="auto" w:fill="auto"/>
          </w:tcPr>
          <w:p w14:paraId="5D7DD913"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if this is combined with Alt1 or Alt2 or Alt3</w:t>
            </w:r>
          </w:p>
        </w:tc>
        <w:tc>
          <w:tcPr>
            <w:tcW w:w="3070" w:type="dxa"/>
            <w:shd w:val="clear" w:color="auto" w:fill="auto"/>
          </w:tcPr>
          <w:p w14:paraId="3FFD9DEC"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for indicating multiple candidate PUCCH or PUSCH carrying HARQ-ACK feedback</w:t>
            </w:r>
          </w:p>
        </w:tc>
      </w:tr>
      <w:tr w:rsidR="00E6511D" w:rsidRPr="00B809DD" w14:paraId="7460BABF" w14:textId="77777777" w:rsidTr="005A44B7">
        <w:tc>
          <w:tcPr>
            <w:tcW w:w="3069" w:type="dxa"/>
            <w:shd w:val="clear" w:color="auto" w:fill="D9E2F3"/>
          </w:tcPr>
          <w:p w14:paraId="3F47D6B1"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Alt5</w:t>
            </w:r>
            <w:r w:rsidRPr="00B809DD">
              <w:rPr>
                <w:rFonts w:ascii="Arial" w:hAnsi="Arial" w:cs="Arial"/>
                <w:color w:val="2F5496"/>
                <w:sz w:val="18"/>
                <w:szCs w:val="18"/>
                <w:lang w:val="en-US" w:eastAsia="x-none"/>
              </w:rPr>
              <w:t>: preconfigured/pre-indicated multiple opportunities in time domain</w:t>
            </w:r>
          </w:p>
        </w:tc>
        <w:tc>
          <w:tcPr>
            <w:tcW w:w="3070" w:type="dxa"/>
            <w:shd w:val="clear" w:color="auto" w:fill="D9E2F3"/>
          </w:tcPr>
          <w:p w14:paraId="42040E68"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 xml:space="preserve">The UE will attempt reporting at the </w:t>
            </w:r>
            <w:r w:rsidRPr="00B809DD">
              <w:rPr>
                <w:rFonts w:ascii="Arial" w:hAnsi="Arial" w:cs="Arial"/>
                <w:color w:val="2F5496"/>
                <w:sz w:val="18"/>
                <w:szCs w:val="18"/>
                <w:lang w:val="en-US" w:eastAsia="x-none"/>
              </w:rPr>
              <w:t>preconfigured/pre-indicated</w:t>
            </w:r>
            <w:r w:rsidRPr="00B809DD">
              <w:rPr>
                <w:rFonts w:ascii="Arial" w:hAnsi="Arial" w:cs="Arial"/>
                <w:bCs/>
                <w:color w:val="2F5496"/>
                <w:sz w:val="18"/>
                <w:szCs w:val="18"/>
                <w:lang w:val="en-US" w:eastAsia="x-none"/>
              </w:rPr>
              <w:t xml:space="preserve"> times and resources (e.g. in a UE-initiated channel occupancy)</w:t>
            </w:r>
          </w:p>
        </w:tc>
        <w:tc>
          <w:tcPr>
            <w:tcW w:w="3070" w:type="dxa"/>
            <w:shd w:val="clear" w:color="auto" w:fill="D9E2F3"/>
          </w:tcPr>
          <w:p w14:paraId="30A977E9"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Alt5a: Multiple candidate opportunities by providing multiple timings in PDSCH-to-HARQ-timing-indicator and/or other DCI fields</w:t>
            </w:r>
          </w:p>
          <w:p w14:paraId="7069EE19" w14:textId="77777777" w:rsidR="00E6511D" w:rsidRPr="00B809DD" w:rsidRDefault="00E6511D" w:rsidP="005A44B7">
            <w:pPr>
              <w:rPr>
                <w:rFonts w:ascii="Arial" w:hAnsi="Arial" w:cs="Arial"/>
                <w:color w:val="2F5496"/>
                <w:sz w:val="18"/>
                <w:szCs w:val="18"/>
                <w:lang w:val="en-US" w:eastAsia="x-none"/>
              </w:rPr>
            </w:pPr>
          </w:p>
          <w:p w14:paraId="2AE027B9"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Alt5b: Multiple candidate slots in a window with size configured by RRC. There could be some activation/deactivation by DCI</w:t>
            </w:r>
          </w:p>
        </w:tc>
      </w:tr>
    </w:tbl>
    <w:p w14:paraId="535648A7" w14:textId="77777777" w:rsidR="00E6511D" w:rsidRPr="00D11BC7" w:rsidRDefault="00E6511D" w:rsidP="00E6511D">
      <w:pPr>
        <w:rPr>
          <w:highlight w:val="green"/>
          <w:lang w:eastAsia="x-none"/>
        </w:rPr>
      </w:pPr>
      <w:r w:rsidRPr="00D11BC7">
        <w:rPr>
          <w:highlight w:val="green"/>
          <w:lang w:eastAsia="x-none"/>
        </w:rPr>
        <w:t>Agreement:</w:t>
      </w:r>
    </w:p>
    <w:p w14:paraId="302E1A0B" w14:textId="77777777" w:rsidR="00E6511D" w:rsidRDefault="00E6511D" w:rsidP="00E6511D">
      <w:pPr>
        <w:rPr>
          <w:lang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559BFF5C" w14:textId="77777777" w:rsidR="00E6511D" w:rsidRDefault="00E6511D" w:rsidP="00E6511D">
      <w:pPr>
        <w:rPr>
          <w:lang w:val="en-US" w:eastAsia="x-none"/>
        </w:rPr>
      </w:pPr>
      <w:r w:rsidRPr="00C55263">
        <w:rPr>
          <w:highlight w:val="green"/>
          <w:lang w:val="en-US" w:eastAsia="x-none"/>
        </w:rPr>
        <w:t>Agreement:</w:t>
      </w:r>
    </w:p>
    <w:p w14:paraId="5CA045A9" w14:textId="77777777" w:rsidR="00E6511D" w:rsidRPr="00D11BC7" w:rsidRDefault="00E6511D" w:rsidP="00E6511D">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2C54DF5B" w14:textId="77777777" w:rsidR="00E6511D" w:rsidRDefault="00E6511D" w:rsidP="00E6511D">
      <w:pPr>
        <w:rPr>
          <w:lang w:val="en-US" w:eastAsia="x-none"/>
        </w:rPr>
      </w:pPr>
      <w:r w:rsidRPr="00C31253">
        <w:rPr>
          <w:highlight w:val="green"/>
          <w:lang w:val="en-US" w:eastAsia="x-none"/>
        </w:rPr>
        <w:t>Agreement:</w:t>
      </w:r>
    </w:p>
    <w:p w14:paraId="4F097149" w14:textId="77777777" w:rsidR="00E6511D" w:rsidRDefault="00E6511D" w:rsidP="00E6511D">
      <w:pPr>
        <w:rPr>
          <w:lang w:val="en-US" w:eastAsia="x-none"/>
        </w:rPr>
      </w:pPr>
      <w:r>
        <w:rPr>
          <w:lang w:val="en-US" w:eastAsia="x-none"/>
        </w:rPr>
        <w:t>Capture the following in the TR:</w:t>
      </w:r>
    </w:p>
    <w:p w14:paraId="384BE572" w14:textId="77777777" w:rsidR="00E6511D" w:rsidRDefault="00E6511D" w:rsidP="00E6511D">
      <w:pPr>
        <w:numPr>
          <w:ilvl w:val="0"/>
          <w:numId w:val="55"/>
        </w:numPr>
        <w:spacing w:after="0"/>
        <w:jc w:val="left"/>
        <w:rPr>
          <w:bCs/>
          <w:lang w:eastAsia="x-none"/>
        </w:rPr>
      </w:pPr>
      <w:bookmarkStart w:id="2" w:name="_Hlk530139794"/>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52AE1DC8" w14:textId="77777777" w:rsidR="00E6511D" w:rsidRPr="007A055B" w:rsidRDefault="00E6511D" w:rsidP="00E6511D">
      <w:pPr>
        <w:numPr>
          <w:ilvl w:val="0"/>
          <w:numId w:val="55"/>
        </w:numPr>
        <w:spacing w:after="0"/>
        <w:jc w:val="left"/>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w:t>
      </w:r>
      <w:proofErr w:type="spellStart"/>
      <w:r w:rsidRPr="000C436F">
        <w:rPr>
          <w:lang w:eastAsia="x-none"/>
        </w:rPr>
        <w:t>gNB</w:t>
      </w:r>
      <w:proofErr w:type="spellEnd"/>
    </w:p>
    <w:p w14:paraId="7CB9538D" w14:textId="77777777" w:rsidR="00E6511D" w:rsidRPr="00C270BF" w:rsidRDefault="00E6511D" w:rsidP="00E6511D">
      <w:pPr>
        <w:numPr>
          <w:ilvl w:val="0"/>
          <w:numId w:val="55"/>
        </w:numPr>
        <w:spacing w:after="0"/>
        <w:jc w:val="left"/>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w:t>
      </w:r>
      <w:proofErr w:type="spellStart"/>
      <w:r w:rsidRPr="000C436F">
        <w:rPr>
          <w:lang w:eastAsia="x-none"/>
        </w:rPr>
        <w:t>gNB</w:t>
      </w:r>
      <w:proofErr w:type="spellEnd"/>
      <w:r w:rsidRPr="000C436F">
        <w:rPr>
          <w:lang w:eastAsia="x-none"/>
        </w:rPr>
        <w:t xml:space="preserve">, or in case of PDCCH detection failure at UE, </w:t>
      </w:r>
      <w:bookmarkStart w:id="3" w:name="OLE_LINK7"/>
      <w:r w:rsidRPr="000C436F">
        <w:rPr>
          <w:lang w:eastAsia="x-none"/>
        </w:rPr>
        <w:t xml:space="preserve">or in case of HARQ-ACK feedback </w:t>
      </w:r>
      <w:r>
        <w:rPr>
          <w:lang w:eastAsia="x-none"/>
        </w:rPr>
        <w:t>pending from</w:t>
      </w:r>
      <w:r w:rsidRPr="000C436F">
        <w:rPr>
          <w:lang w:eastAsia="x-none"/>
        </w:rPr>
        <w:t xml:space="preserve"> earlier COT(s)</w:t>
      </w:r>
      <w:bookmarkEnd w:id="3"/>
    </w:p>
    <w:p w14:paraId="6CC73684" w14:textId="77777777" w:rsidR="00E6511D" w:rsidRPr="004D49FB" w:rsidRDefault="00E6511D" w:rsidP="00E6511D">
      <w:pPr>
        <w:numPr>
          <w:ilvl w:val="0"/>
          <w:numId w:val="55"/>
        </w:numPr>
        <w:spacing w:after="0"/>
        <w:jc w:val="left"/>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bookmarkEnd w:id="2"/>
    </w:p>
    <w:p w14:paraId="03A96ECB" w14:textId="46D81193" w:rsidR="00ED36EF" w:rsidRDefault="00ED36EF" w:rsidP="00ED36EF">
      <w:pPr>
        <w:pStyle w:val="Heading1"/>
      </w:pPr>
      <w:r>
        <w:t>HARQ ACK Feedback</w:t>
      </w:r>
    </w:p>
    <w:p w14:paraId="6A3D8A5E" w14:textId="018AB519" w:rsidR="00ED36EF" w:rsidRPr="00A86414" w:rsidRDefault="00ED36EF" w:rsidP="00ED36EF">
      <w:pPr>
        <w:rPr>
          <w:b/>
        </w:rPr>
      </w:pPr>
      <w:r>
        <w:t xml:space="preserve">NR supports </w:t>
      </w:r>
      <w:proofErr w:type="gramStart"/>
      <w:r w:rsidR="00307EED">
        <w:t>fairly flexible</w:t>
      </w:r>
      <w:proofErr w:type="gramEnd"/>
      <w:r>
        <w:t xml:space="preserve"> HARQ operation. In both DCI Format 1-0 and DCI Format 1-1 there is a 3-bit HARQ ACK delay field (</w:t>
      </w:r>
      <w:r>
        <w:rPr>
          <w:rFonts w:hint="eastAsia"/>
          <w:lang w:eastAsia="zh-CN"/>
        </w:rPr>
        <w:t>PDSCH-to-HARQ</w:t>
      </w:r>
      <w:r w:rsidR="00307EED">
        <w:rPr>
          <w:lang w:eastAsia="zh-CN"/>
        </w:rPr>
        <w:t xml:space="preserve"> </w:t>
      </w:r>
      <w:r>
        <w:rPr>
          <w:rFonts w:hint="eastAsia"/>
          <w:lang w:eastAsia="zh-CN"/>
        </w:rPr>
        <w:t>feedback timing indicator</w:t>
      </w:r>
      <w:r>
        <w:rPr>
          <w:lang w:eastAsia="zh-CN"/>
        </w:rPr>
        <w:t>)</w:t>
      </w:r>
      <w:r>
        <w:t xml:space="preserve"> that can be used to control the location of the ACK. In DCI Format 1-1 the delay values come from a higher layer configured set while for DCI Format 1-0 the delay is from the set {1, </w:t>
      </w:r>
      <w:proofErr w:type="gramStart"/>
      <w:r>
        <w:t>2, ..</w:t>
      </w:r>
      <w:proofErr w:type="gramEnd"/>
      <w:r>
        <w:t>, 8}. This flexibility enable</w:t>
      </w:r>
      <w:r w:rsidR="009E7AF3">
        <w:t>s</w:t>
      </w:r>
      <w:r>
        <w:t xml:space="preserve"> adapting the HARQ ACK feedback to dynamic frame structures. The fast HARQ-ACK feedback helps control the number of HARQ processes that are needed and to adapt to changing interference conditions. </w:t>
      </w:r>
      <w:r w:rsidR="009E7AF3">
        <w:t xml:space="preserve">NR-U HARQ ACK design should follow similar design but some enhancements are needed due to the nature of unlicensed operation. Some of those enhancements are described in the following sections. </w:t>
      </w:r>
    </w:p>
    <w:p w14:paraId="55F2198E" w14:textId="77777777" w:rsidR="00ED36EF" w:rsidRDefault="00ED36EF" w:rsidP="00ED36EF">
      <w:pPr>
        <w:pStyle w:val="Heading2"/>
      </w:pPr>
      <w:r>
        <w:t>Multiple A/N opportunities</w:t>
      </w:r>
    </w:p>
    <w:p w14:paraId="66B73C79" w14:textId="278B3501" w:rsidR="00ED36EF" w:rsidRDefault="00ED36EF" w:rsidP="00ED36EF">
      <w:r>
        <w:t>In NR, the ACKs that are included in a PUCCH/PUSCH are determined based on the configured delay</w:t>
      </w:r>
      <w:r w:rsidR="009E7AF3">
        <w:t xml:space="preserve"> in the DCI for the PDSCH</w:t>
      </w:r>
      <w:r>
        <w:t xml:space="preserve">. Hence the ACK for any </w:t>
      </w:r>
      <w:proofErr w:type="gramStart"/>
      <w:r>
        <w:t>particular HARQ</w:t>
      </w:r>
      <w:proofErr w:type="gramEnd"/>
      <w:r>
        <w:t xml:space="preserve"> process has only one opportunity of being sent. Having a single opportunity for ACK feedback may result in not transmitting ACK in many cases due to LBT failures. For example, in </w:t>
      </w:r>
      <w:r>
        <w:fldChar w:fldCharType="begin"/>
      </w:r>
      <w:r>
        <w:instrText xml:space="preserve"> REF _Ref513497040 \h  \* MERGEFORMAT </w:instrText>
      </w:r>
      <w:r>
        <w:fldChar w:fldCharType="separate"/>
      </w:r>
      <w:r w:rsidR="00E541DC">
        <w:t xml:space="preserve">Figure </w:t>
      </w:r>
      <w:r w:rsidR="00E541DC">
        <w:lastRenderedPageBreak/>
        <w:t>1</w:t>
      </w:r>
      <w:r>
        <w:fldChar w:fldCharType="end"/>
      </w:r>
      <w:r>
        <w:t xml:space="preserve">, if the LBT fails in the first LBT gap, the HARQ ACK feedback for the first two HARQ processes are never sent. To make the system more robust to LBT related failures, it is desirable to have multiple opportunities to send the HARQ ACK feedback. </w:t>
      </w:r>
    </w:p>
    <w:p w14:paraId="1E97E206" w14:textId="77777777" w:rsidR="00ED36EF" w:rsidRDefault="00ED36EF" w:rsidP="00ED36EF">
      <w:pPr>
        <w:keepNext/>
        <w:jc w:val="center"/>
      </w:pPr>
      <w:r>
        <w:object w:dxaOrig="11058" w:dyaOrig="3805" w14:anchorId="0D72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100pt" o:ole="">
            <v:imagedata r:id="rId12" o:title=""/>
          </v:shape>
          <o:OLEObject Type="Embed" ProgID="Visio.Drawing.11" ShapeID="_x0000_i1025" DrawAspect="Content" ObjectID="_1608751381" r:id="rId13"/>
        </w:object>
      </w:r>
    </w:p>
    <w:p w14:paraId="43C6C184" w14:textId="32DB4809" w:rsidR="00ED36EF" w:rsidRDefault="00ED36EF" w:rsidP="00ED36EF">
      <w:pPr>
        <w:pStyle w:val="Caption"/>
        <w:jc w:val="center"/>
      </w:pPr>
      <w:bookmarkStart w:id="4" w:name="_Ref513497040"/>
      <w:r>
        <w:t xml:space="preserve">Figure </w:t>
      </w:r>
      <w:r>
        <w:fldChar w:fldCharType="begin"/>
      </w:r>
      <w:r>
        <w:instrText xml:space="preserve"> SEQ Figure \* ARABIC </w:instrText>
      </w:r>
      <w:r>
        <w:fldChar w:fldCharType="separate"/>
      </w:r>
      <w:r w:rsidR="00E541DC">
        <w:rPr>
          <w:noProof/>
        </w:rPr>
        <w:t>1</w:t>
      </w:r>
      <w:r>
        <w:fldChar w:fldCharType="end"/>
      </w:r>
      <w:bookmarkEnd w:id="4"/>
      <w:r>
        <w:t>: HARQ ACK Timeline options leveraging the PDSCH to ACK delay field</w:t>
      </w:r>
    </w:p>
    <w:p w14:paraId="3AFACDC7" w14:textId="77777777" w:rsidR="00ED36EF" w:rsidRDefault="00ED36EF" w:rsidP="00ED36EF">
      <w:pPr>
        <w:spacing w:after="0"/>
        <w:jc w:val="left"/>
      </w:pPr>
      <w:r>
        <w:t xml:space="preserve">In RAN1#93, it was agreed that </w:t>
      </w:r>
    </w:p>
    <w:p w14:paraId="42B5298E" w14:textId="77777777" w:rsidR="00ED36EF" w:rsidRPr="00C032F8" w:rsidRDefault="00ED36EF" w:rsidP="00ED36EF">
      <w:pPr>
        <w:pStyle w:val="ListParagraph"/>
        <w:numPr>
          <w:ilvl w:val="0"/>
          <w:numId w:val="47"/>
        </w:numPr>
        <w:spacing w:after="0" w:line="240" w:lineRule="auto"/>
        <w:contextualSpacing w:val="0"/>
      </w:pPr>
      <w:r w:rsidRPr="00C032F8">
        <w:t>NR-U uses NR HARQ feedback mechanisms as baseline, and enhancements can be identified</w:t>
      </w:r>
    </w:p>
    <w:p w14:paraId="3B07F365" w14:textId="77777777" w:rsidR="00ED36EF" w:rsidRPr="00D80EDE" w:rsidRDefault="00ED36EF" w:rsidP="00ED36EF">
      <w:pPr>
        <w:pStyle w:val="ListParagraph"/>
        <w:numPr>
          <w:ilvl w:val="0"/>
          <w:numId w:val="47"/>
        </w:numPr>
        <w:spacing w:after="0" w:line="240" w:lineRule="auto"/>
        <w:contextualSpacing w:val="0"/>
      </w:pPr>
      <w:r w:rsidRPr="00D80EDE">
        <w:t>Techniques to handle reduced HARQ A/N transmission opportunities for a given HARQ process due to LBT failure are identified as beneficial</w:t>
      </w:r>
    </w:p>
    <w:p w14:paraId="3B11361E" w14:textId="77777777" w:rsidR="00ED36EF" w:rsidRPr="00D80EDE" w:rsidRDefault="00ED36EF" w:rsidP="00ED36EF">
      <w:pPr>
        <w:pStyle w:val="ListParagraph"/>
        <w:numPr>
          <w:ilvl w:val="1"/>
          <w:numId w:val="47"/>
        </w:numPr>
        <w:spacing w:after="0" w:line="240" w:lineRule="auto"/>
        <w:contextualSpacing w:val="0"/>
      </w:pPr>
      <w:r w:rsidRPr="00D80EDE">
        <w:t>Potential techniques include mechanisms to provide multiple and/or supplemental time and/or frequency domain transmission opportunities</w:t>
      </w:r>
    </w:p>
    <w:p w14:paraId="53704354" w14:textId="77777777" w:rsidR="00ED36EF" w:rsidRDefault="00ED36EF" w:rsidP="00ED36EF">
      <w:pPr>
        <w:pStyle w:val="ListParagraph"/>
        <w:numPr>
          <w:ilvl w:val="0"/>
          <w:numId w:val="47"/>
        </w:numPr>
        <w:spacing w:after="0" w:line="240" w:lineRule="auto"/>
        <w:contextualSpacing w:val="0"/>
      </w:pPr>
      <w:r w:rsidRPr="00C032F8">
        <w:t>When UL HARQ feedback is transmitted on unlicensed band, NR-U considers mechanisms to support flexible triggering and multiplexing of HARQ feedback for one or more DL HARQ processes</w:t>
      </w:r>
    </w:p>
    <w:p w14:paraId="3501B8F6" w14:textId="6C94BAF2" w:rsidR="00ED36EF" w:rsidRPr="003B760D" w:rsidRDefault="00ED36EF" w:rsidP="00ED36EF">
      <w:pPr>
        <w:spacing w:after="0"/>
      </w:pPr>
      <w:r>
        <w:br/>
        <w:t>W</w:t>
      </w:r>
      <w:r w:rsidRPr="003B760D">
        <w:t xml:space="preserve">e feel multiple opportunities in frequency domain should be </w:t>
      </w:r>
      <w:r>
        <w:t>supported</w:t>
      </w:r>
      <w:r w:rsidRPr="003B760D">
        <w:t>. UE can be given a list of HARQ ACK feedback resources on different subbands</w:t>
      </w:r>
      <w:r w:rsidR="009E7AF3">
        <w:t>. UE</w:t>
      </w:r>
      <w:r w:rsidRPr="003B760D">
        <w:t xml:space="preserve"> can do independent LBT </w:t>
      </w:r>
      <w:r w:rsidR="009E7AF3">
        <w:t xml:space="preserve">on each of these subbands </w:t>
      </w:r>
      <w:r w:rsidRPr="003B760D">
        <w:t xml:space="preserve">and transmit the HARQ-ACK feedback on one of them that passes LBT. Rules on which subband to pick if multiple subbands pass LBT can also be specified </w:t>
      </w:r>
      <w:r>
        <w:t xml:space="preserve">(e.g. based on a pre-determined priority order, information in DCI etc) </w:t>
      </w:r>
      <w:r w:rsidRPr="003B760D">
        <w:t>or left to UE implementation.</w:t>
      </w:r>
    </w:p>
    <w:p w14:paraId="665639D9" w14:textId="77777777" w:rsidR="00ED36EF" w:rsidRDefault="00ED36EF" w:rsidP="00ED36EF">
      <w:pPr>
        <w:rPr>
          <w:b/>
          <w:u w:val="single"/>
        </w:rPr>
      </w:pPr>
    </w:p>
    <w:p w14:paraId="07C6700A" w14:textId="1E9E9643" w:rsidR="00C801C3" w:rsidRDefault="00ED36EF" w:rsidP="00C801C3">
      <w:pPr>
        <w:rPr>
          <w:b/>
        </w:rPr>
      </w:pPr>
      <w:bookmarkStart w:id="5" w:name="p1"/>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E541DC">
        <w:rPr>
          <w:b/>
          <w:noProof/>
          <w:u w:val="single"/>
        </w:rPr>
        <w:t>1</w:t>
      </w:r>
      <w:r w:rsidRPr="003B760D">
        <w:rPr>
          <w:b/>
          <w:u w:val="single"/>
        </w:rPr>
        <w:fldChar w:fldCharType="end"/>
      </w:r>
      <w:r w:rsidRPr="003B760D">
        <w:rPr>
          <w:b/>
          <w:u w:val="single"/>
        </w:rPr>
        <w:t>:</w:t>
      </w:r>
      <w:r w:rsidRPr="003B760D">
        <w:rPr>
          <w:b/>
        </w:rPr>
        <w:t xml:space="preserve"> NR-U should support configuring UE with multiple HARQ-ACK feedback resources in </w:t>
      </w:r>
      <w:r w:rsidR="009E7AF3">
        <w:rPr>
          <w:b/>
        </w:rPr>
        <w:t xml:space="preserve">frequency in </w:t>
      </w:r>
      <w:r w:rsidRPr="003B760D">
        <w:rPr>
          <w:b/>
        </w:rPr>
        <w:t xml:space="preserve">different LBT subbands </w:t>
      </w:r>
    </w:p>
    <w:p w14:paraId="08DE91A9" w14:textId="671C41C2" w:rsidR="00ED36EF" w:rsidRPr="00C801C3" w:rsidRDefault="00ED36EF" w:rsidP="00C801C3">
      <w:pPr>
        <w:pStyle w:val="ListParagraph"/>
        <w:numPr>
          <w:ilvl w:val="0"/>
          <w:numId w:val="53"/>
        </w:numPr>
        <w:rPr>
          <w:b/>
        </w:rPr>
      </w:pPr>
      <w:r w:rsidRPr="00C801C3">
        <w:rPr>
          <w:b/>
        </w:rPr>
        <w:t>UE can pick the resource for HARQ-ACK feedback from the configured resources based on the LBT outcome</w:t>
      </w:r>
      <w:bookmarkEnd w:id="5"/>
      <w:r w:rsidRPr="00C801C3">
        <w:rPr>
          <w:b/>
        </w:rPr>
        <w:t xml:space="preserve"> </w:t>
      </w:r>
    </w:p>
    <w:p w14:paraId="5D86C4E1" w14:textId="6C345B0F" w:rsidR="00ED36EF" w:rsidRPr="003B760D" w:rsidRDefault="00ED36EF" w:rsidP="00ED36EF">
      <w:r w:rsidRPr="003B760D">
        <w:t xml:space="preserve">Multiple opportunities in time domain </w:t>
      </w:r>
      <w:r w:rsidR="00C85C87">
        <w:t>should also be supported</w:t>
      </w:r>
      <w:r w:rsidRPr="003B760D">
        <w:t xml:space="preserve">. </w:t>
      </w:r>
      <w:r>
        <w:t>We propose to use t</w:t>
      </w:r>
      <w:r w:rsidRPr="003B760D">
        <w:t xml:space="preserve">he solutions described </w:t>
      </w:r>
      <w:r w:rsidR="00F969A7">
        <w:t xml:space="preserve">in the following </w:t>
      </w:r>
      <w:r w:rsidR="00C85C87">
        <w:t>sub-</w:t>
      </w:r>
      <w:r w:rsidR="00F969A7">
        <w:t xml:space="preserve">sections </w:t>
      </w:r>
      <w:r>
        <w:t xml:space="preserve">to </w:t>
      </w:r>
      <w:r w:rsidRPr="003B760D">
        <w:t xml:space="preserve">provide that flexibility. </w:t>
      </w:r>
    </w:p>
    <w:p w14:paraId="163BC654" w14:textId="77777777" w:rsidR="00ED36EF" w:rsidRDefault="00ED36EF" w:rsidP="00ED36EF">
      <w:pPr>
        <w:pStyle w:val="Heading2"/>
      </w:pPr>
      <w:r>
        <w:t>Group HARQ ACK feedback</w:t>
      </w:r>
    </w:p>
    <w:p w14:paraId="0E344F26" w14:textId="24F08DF0" w:rsidR="00ED36EF" w:rsidRDefault="00ED36EF" w:rsidP="00ED36EF">
      <w:r>
        <w:t>In NR-U operation, in some cases, the gNB needs to create LBT gaps for switches from DL to UL which increase</w:t>
      </w:r>
      <w:r w:rsidR="00D12E92">
        <w:t>s</w:t>
      </w:r>
      <w:r>
        <w:t xml:space="preserve"> overhead and results in potential loss of access to the medium. To avoid these issues gNB may choose a frame structure that has just one switch from DL to UL. LTE eLAA adopted such a design for example. In this case we may want a larger set of delay values that are supported. For example, DCI Format 1-0 currently supports only delay of 1 to 8 which means that with a SCS of 60KHz, the maximum contiguous DL portion can be at most of the order of 2ms (8 * 0.25ms). This however doesn’t meet the objective of providing multiple opportunities to transmit the ACK.</w:t>
      </w:r>
    </w:p>
    <w:p w14:paraId="07CD14FD" w14:textId="5AAA0670" w:rsidR="00ED36EF" w:rsidRDefault="00ED36EF" w:rsidP="00ED36EF">
      <w:r>
        <w:t xml:space="preserve">An alternate way to solve this problem is to not include an explicit ACK delay field in the DCI. Instead have an ACK trigger that causes the UE to transmit the HARQ-ACK bits for all configured HARQ processes, i.e., have a group HARQ-ACK feedback. This is shown in </w:t>
      </w:r>
      <w:r>
        <w:fldChar w:fldCharType="begin"/>
      </w:r>
      <w:r>
        <w:instrText xml:space="preserve"> REF _Ref513497345 \h </w:instrText>
      </w:r>
      <w:r>
        <w:fldChar w:fldCharType="separate"/>
      </w:r>
      <w:r w:rsidR="00E541DC">
        <w:t xml:space="preserve">Figure </w:t>
      </w:r>
      <w:r w:rsidR="00E541DC">
        <w:rPr>
          <w:noProof/>
        </w:rPr>
        <w:t>2</w:t>
      </w:r>
      <w:r>
        <w:fldChar w:fldCharType="end"/>
      </w:r>
      <w:r>
        <w:t xml:space="preserve">. </w:t>
      </w:r>
    </w:p>
    <w:p w14:paraId="61AAD984" w14:textId="77777777" w:rsidR="00ED36EF" w:rsidRDefault="00ED36EF" w:rsidP="00ED36EF">
      <w:pPr>
        <w:keepNext/>
        <w:jc w:val="center"/>
      </w:pPr>
      <w:r>
        <w:object w:dxaOrig="10888" w:dyaOrig="3366" w14:anchorId="07176116">
          <v:shape id="_x0000_i1026" type="#_x0000_t75" style="width:288.5pt;height:89.5pt" o:ole="">
            <v:imagedata r:id="rId14" o:title=""/>
          </v:shape>
          <o:OLEObject Type="Embed" ProgID="Visio.Drawing.11" ShapeID="_x0000_i1026" DrawAspect="Content" ObjectID="_1608751382" r:id="rId15"/>
        </w:object>
      </w:r>
    </w:p>
    <w:p w14:paraId="72679237" w14:textId="1CDA9A19" w:rsidR="00ED36EF" w:rsidRDefault="00ED36EF" w:rsidP="00ED36EF">
      <w:pPr>
        <w:pStyle w:val="Caption"/>
        <w:jc w:val="center"/>
      </w:pPr>
      <w:bookmarkStart w:id="6" w:name="_Ref513497345"/>
      <w:r>
        <w:t xml:space="preserve">Figure </w:t>
      </w:r>
      <w:r>
        <w:fldChar w:fldCharType="begin"/>
      </w:r>
      <w:r>
        <w:instrText xml:space="preserve"> SEQ Figure \* ARABIC </w:instrText>
      </w:r>
      <w:r>
        <w:fldChar w:fldCharType="separate"/>
      </w:r>
      <w:r w:rsidR="00E541DC">
        <w:rPr>
          <w:noProof/>
        </w:rPr>
        <w:t>2</w:t>
      </w:r>
      <w:r>
        <w:fldChar w:fldCharType="end"/>
      </w:r>
      <w:bookmarkEnd w:id="6"/>
      <w:r>
        <w:t>: HARQ ACK Timeline with group HARQ-ACK feedback</w:t>
      </w:r>
    </w:p>
    <w:p w14:paraId="0A612C17" w14:textId="2F964FB4" w:rsidR="00ED36EF" w:rsidRDefault="00ED36EF" w:rsidP="00ED36EF">
      <w:r>
        <w:t>It is desirable to support both kind of solutions in NR – one that leverages the NR PDSCH to HARQ ACK delay field as well as one that uses the one-shot group HARQ ACK feedback. Hence, we have the following proposal:</w:t>
      </w:r>
    </w:p>
    <w:p w14:paraId="4CE5153E" w14:textId="6A9FE0B4" w:rsidR="00ED36EF" w:rsidRDefault="00ED36EF" w:rsidP="00ED36EF">
      <w:pPr>
        <w:spacing w:after="0"/>
        <w:rPr>
          <w:b/>
        </w:rPr>
      </w:pPr>
      <w:bookmarkStart w:id="7" w:name="p2"/>
      <w:r w:rsidRPr="003C413D">
        <w:rPr>
          <w:b/>
          <w:u w:val="single"/>
        </w:rPr>
        <w:lastRenderedPageBreak/>
        <w:t xml:space="preserve">Proposal </w:t>
      </w:r>
      <w:r>
        <w:rPr>
          <w:b/>
          <w:u w:val="single"/>
        </w:rPr>
        <w:fldChar w:fldCharType="begin"/>
      </w:r>
      <w:r>
        <w:rPr>
          <w:b/>
          <w:u w:val="single"/>
        </w:rPr>
        <w:instrText xml:space="preserve"> seq prop </w:instrText>
      </w:r>
      <w:r>
        <w:rPr>
          <w:b/>
          <w:u w:val="single"/>
        </w:rPr>
        <w:fldChar w:fldCharType="separate"/>
      </w:r>
      <w:r w:rsidR="00E541DC">
        <w:rPr>
          <w:b/>
          <w:noProof/>
          <w:u w:val="single"/>
        </w:rPr>
        <w:t>2</w:t>
      </w:r>
      <w:r>
        <w:rPr>
          <w:b/>
          <w:u w:val="single"/>
        </w:rPr>
        <w:fldChar w:fldCharType="end"/>
      </w:r>
      <w:r w:rsidRPr="003C413D">
        <w:rPr>
          <w:b/>
          <w:u w:val="single"/>
        </w:rPr>
        <w:t>:</w:t>
      </w:r>
      <w:r w:rsidRPr="003C413D">
        <w:rPr>
          <w:b/>
        </w:rPr>
        <w:t xml:space="preserve"> Introduce </w:t>
      </w:r>
      <w:r>
        <w:rPr>
          <w:b/>
        </w:rPr>
        <w:t xml:space="preserve">the following </w:t>
      </w:r>
      <w:r w:rsidRPr="003C413D">
        <w:rPr>
          <w:b/>
        </w:rPr>
        <w:t xml:space="preserve">mechanisms </w:t>
      </w:r>
      <w:r>
        <w:rPr>
          <w:b/>
        </w:rPr>
        <w:t>to trigger group</w:t>
      </w:r>
      <w:r w:rsidRPr="003C413D">
        <w:rPr>
          <w:b/>
        </w:rPr>
        <w:t xml:space="preserve"> HARQ ACK </w:t>
      </w:r>
      <w:r>
        <w:rPr>
          <w:b/>
        </w:rPr>
        <w:t>feedback</w:t>
      </w:r>
      <w:r w:rsidR="00415766">
        <w:rPr>
          <w:b/>
        </w:rPr>
        <w:t xml:space="preserve"> that contains or potentially contain HARQ-ACK feedback</w:t>
      </w:r>
      <w:r>
        <w:rPr>
          <w:b/>
        </w:rPr>
        <w:t xml:space="preserve"> for all configured HARQ processes</w:t>
      </w:r>
    </w:p>
    <w:p w14:paraId="0B6CCFC8" w14:textId="77777777" w:rsidR="00ED36EF" w:rsidRDefault="00ED36EF" w:rsidP="00ED36EF">
      <w:pPr>
        <w:pStyle w:val="ListParagraph"/>
        <w:numPr>
          <w:ilvl w:val="0"/>
          <w:numId w:val="48"/>
        </w:numPr>
        <w:spacing w:after="0"/>
        <w:rPr>
          <w:b/>
        </w:rPr>
      </w:pPr>
      <w:r>
        <w:rPr>
          <w:b/>
        </w:rPr>
        <w:t>A trigger included in the DL PDSCH grant</w:t>
      </w:r>
    </w:p>
    <w:p w14:paraId="686BE07B" w14:textId="77777777" w:rsidR="00ED36EF" w:rsidRDefault="00ED36EF" w:rsidP="00ED36EF">
      <w:pPr>
        <w:pStyle w:val="ListParagraph"/>
        <w:numPr>
          <w:ilvl w:val="0"/>
          <w:numId w:val="48"/>
        </w:numPr>
        <w:spacing w:after="0"/>
        <w:rPr>
          <w:b/>
        </w:rPr>
      </w:pPr>
      <w:r>
        <w:rPr>
          <w:b/>
        </w:rPr>
        <w:t>A trigger included in a PUSCH grant</w:t>
      </w:r>
    </w:p>
    <w:p w14:paraId="0D8FAAB3" w14:textId="77777777" w:rsidR="00ED36EF" w:rsidRPr="00393913" w:rsidRDefault="00ED36EF" w:rsidP="00ED36EF">
      <w:pPr>
        <w:pStyle w:val="ListParagraph"/>
        <w:numPr>
          <w:ilvl w:val="0"/>
          <w:numId w:val="48"/>
        </w:numPr>
        <w:spacing w:after="0"/>
        <w:rPr>
          <w:b/>
        </w:rPr>
      </w:pPr>
      <w:r>
        <w:rPr>
          <w:b/>
        </w:rPr>
        <w:t xml:space="preserve">A separate DCI </w:t>
      </w:r>
    </w:p>
    <w:bookmarkEnd w:id="7"/>
    <w:p w14:paraId="5B944A9A" w14:textId="75A70997" w:rsidR="00ED36EF" w:rsidRPr="00393913" w:rsidRDefault="00ED36EF" w:rsidP="00ED36EF">
      <w:r w:rsidRPr="00393913">
        <w:t>A separate DCI could be</w:t>
      </w:r>
      <w:r>
        <w:t xml:space="preserve"> common DCI </w:t>
      </w:r>
      <w:r w:rsidR="00D12E92">
        <w:t xml:space="preserve">triggering feedback for multiple UEs </w:t>
      </w:r>
      <w:r>
        <w:t xml:space="preserve">or a </w:t>
      </w:r>
      <w:r w:rsidRPr="00393913">
        <w:t>UE-specific DCI.</w:t>
      </w:r>
      <w:r>
        <w:t xml:space="preserve"> </w:t>
      </w:r>
      <w:r w:rsidRPr="00393913">
        <w:t xml:space="preserve">Mechanisms to control which HARQ IDs are included in the feedback could be based on a window size included in the DCI (as described </w:t>
      </w:r>
      <w:r w:rsidR="00D12E92">
        <w:t>in subsequent sections</w:t>
      </w:r>
      <w:r w:rsidRPr="00393913">
        <w:t>) or a bitmap which indicates which HARQ IDs to include in the feedback.</w:t>
      </w:r>
    </w:p>
    <w:p w14:paraId="62FECAEA" w14:textId="77777777" w:rsidR="00ED36EF" w:rsidRDefault="00ED36EF" w:rsidP="00ED36EF">
      <w:pPr>
        <w:pStyle w:val="Heading2"/>
      </w:pPr>
      <w:r>
        <w:t>HARQ ACK codebook size determination enhancements</w:t>
      </w:r>
    </w:p>
    <w:p w14:paraId="63BB4C18" w14:textId="77777777" w:rsidR="00ED36EF" w:rsidRDefault="00ED36EF" w:rsidP="00ED36EF">
      <w:r>
        <w:t xml:space="preserve">NR supports two modes for determining the ACK codebook size – semi-static mode and dynamic mode. </w:t>
      </w:r>
    </w:p>
    <w:p w14:paraId="236333CD" w14:textId="77777777" w:rsidR="00ED36EF" w:rsidRDefault="00ED36EF" w:rsidP="00ED36EF">
      <w:pPr>
        <w:pStyle w:val="ListParagraph"/>
        <w:numPr>
          <w:ilvl w:val="0"/>
          <w:numId w:val="37"/>
        </w:numPr>
      </w:pPr>
      <w:r>
        <w:t>In semi-static mode the ACK codebook size is determined based on the maximum number of TBs across cells and PDCCH monitoring occasions in time that can be configured to have ACK on the same slot. This mode is more robust to missed and false DCI detections than dynamic mode but comes at the expense of more bits for ACK feedback.</w:t>
      </w:r>
    </w:p>
    <w:p w14:paraId="2FC6F559" w14:textId="77777777" w:rsidR="00ED36EF" w:rsidRDefault="00ED36EF" w:rsidP="00ED36EF">
      <w:pPr>
        <w:pStyle w:val="ListParagraph"/>
        <w:numPr>
          <w:ilvl w:val="0"/>
          <w:numId w:val="37"/>
        </w:numPr>
      </w:pPr>
      <w:r>
        <w:t>In dynamic mode the ACK codebook size is determined based on the number of actually received DCIs pointing to the same ACK slot. To make this robust to missed and false DCI detections, a counter DAI and total DAI field is introduced in the DCI.</w:t>
      </w:r>
    </w:p>
    <w:p w14:paraId="7EBF21CF" w14:textId="7516CE36" w:rsidR="00ED36EF" w:rsidRDefault="00ED36EF" w:rsidP="00ED36EF">
      <w:r>
        <w:t>We continue to see benefits to support both these modes and propose that both be supported.</w:t>
      </w:r>
    </w:p>
    <w:p w14:paraId="0AFDFA73" w14:textId="4D687020" w:rsidR="005A44B7" w:rsidRDefault="005A44B7" w:rsidP="009A35AA">
      <w:pPr>
        <w:pStyle w:val="Heading3"/>
      </w:pPr>
      <w:r>
        <w:rPr>
          <w:lang w:val="en-US"/>
        </w:rPr>
        <w:t xml:space="preserve">Enhancement </w:t>
      </w:r>
      <w:r w:rsidR="00D84D84">
        <w:rPr>
          <w:lang w:val="en-US"/>
        </w:rPr>
        <w:t xml:space="preserve">applicable </w:t>
      </w:r>
      <w:r>
        <w:rPr>
          <w:lang w:val="en-US"/>
        </w:rPr>
        <w:t>for “semi-static” codebook size</w:t>
      </w:r>
    </w:p>
    <w:p w14:paraId="0580F12C" w14:textId="1FBC1922" w:rsidR="00ED36EF" w:rsidRDefault="00ED36EF" w:rsidP="00ED36EF">
      <w:r>
        <w:t xml:space="preserve">In the current NR design for HARQ ACK codebook size determination, if the supported delays are from {1,2,..,8} the ACK codebook size would be </w:t>
      </w:r>
      <w:r w:rsidR="00F969A7">
        <w:t xml:space="preserve">in the order of </w:t>
      </w:r>
      <w:r>
        <w:t>8 x #ACK bits for one TB</w:t>
      </w:r>
      <w:r w:rsidR="00F969A7">
        <w:t xml:space="preserve"> x </w:t>
      </w:r>
      <w:r w:rsidR="00C85C87">
        <w:t xml:space="preserve">max </w:t>
      </w:r>
      <w:r w:rsidR="00F969A7">
        <w:t>number of TB per grant x Number of configured carriers</w:t>
      </w:r>
      <w:r>
        <w:t xml:space="preserve">. Now if we increase the number of supported delays, the ACK codebook size would increase significantly. It may not be efficient to always mandate transmission of the larger sized ACK codebook. </w:t>
      </w:r>
    </w:p>
    <w:p w14:paraId="3EB0D8E9" w14:textId="77777777" w:rsidR="00ED36EF" w:rsidRDefault="00ED36EF" w:rsidP="00ED36EF">
      <w:pPr>
        <w:keepNext/>
        <w:jc w:val="center"/>
      </w:pPr>
      <w:r>
        <w:object w:dxaOrig="8188" w:dyaOrig="11598" w14:anchorId="26F4428A">
          <v:shape id="_x0000_i1027" type="#_x0000_t75" style="width:176.5pt;height:249pt" o:ole="">
            <v:imagedata r:id="rId16" o:title=""/>
          </v:shape>
          <o:OLEObject Type="Embed" ProgID="Visio.Drawing.11" ShapeID="_x0000_i1027" DrawAspect="Content" ObjectID="_1608751383" r:id="rId17"/>
        </w:object>
      </w:r>
    </w:p>
    <w:p w14:paraId="217E37C4" w14:textId="05FB951F" w:rsidR="00ED36EF" w:rsidRPr="003C413D" w:rsidRDefault="00ED36EF" w:rsidP="00ED36EF">
      <w:pPr>
        <w:pStyle w:val="Caption"/>
        <w:jc w:val="center"/>
      </w:pPr>
      <w:bookmarkStart w:id="8" w:name="_Ref513498825"/>
      <w:r>
        <w:t xml:space="preserve">Figure </w:t>
      </w:r>
      <w:r>
        <w:fldChar w:fldCharType="begin"/>
      </w:r>
      <w:r>
        <w:instrText xml:space="preserve"> SEQ Figure \* ARABIC </w:instrText>
      </w:r>
      <w:r>
        <w:fldChar w:fldCharType="separate"/>
      </w:r>
      <w:r w:rsidR="00E541DC">
        <w:rPr>
          <w:noProof/>
        </w:rPr>
        <w:t>3</w:t>
      </w:r>
      <w:r>
        <w:fldChar w:fldCharType="end"/>
      </w:r>
      <w:bookmarkEnd w:id="8"/>
      <w:r>
        <w:t>: Dynamic adaptation of max delay for ACK codebook size determination</w:t>
      </w:r>
    </w:p>
    <w:p w14:paraId="022E1ADF" w14:textId="43CE9A53" w:rsidR="00ED36EF" w:rsidRDefault="00ED36EF" w:rsidP="00ED36EF">
      <w:r>
        <w:t xml:space="preserve">To avoid increasing the number of ACK bits in every feedback a new field in the DCI can indicate the max delay to consider for the ACK feedback. As an example, in </w:t>
      </w:r>
      <w:r>
        <w:fldChar w:fldCharType="begin"/>
      </w:r>
      <w:r>
        <w:instrText xml:space="preserve"> REF _Ref513498825 \h </w:instrText>
      </w:r>
      <w:r>
        <w:fldChar w:fldCharType="separate"/>
      </w:r>
      <w:r w:rsidR="00E541DC">
        <w:t xml:space="preserve">Figure </w:t>
      </w:r>
      <w:r w:rsidR="00E541DC">
        <w:rPr>
          <w:noProof/>
        </w:rPr>
        <w:t>3</w:t>
      </w:r>
      <w:r>
        <w:fldChar w:fldCharType="end"/>
      </w:r>
      <w:r>
        <w:t xml:space="preserve">, we show a case where the DCI can indicate the max delay to be either 4 or 8. When things function normally the delay can be set to 4 so HARQ ACK feedback for 4 HARQ processes is included in each UL ACK feedback. However, if an LBT failure occurs the gNB can set the delay to 8 HARQ processes thereby giving a second opportunity for feedback of the HARQ ACK of the first 4 processes. Note that in such a solution UE may be expected to transmit ACK on a slot different from the one indicated by the ACK delay field in the DL grant. The new field may also control such behaviour. For example, it may indicate whether the feedback should include ACK feedback for all detected DL </w:t>
      </w:r>
      <w:r>
        <w:lastRenderedPageBreak/>
        <w:t>grants that are in the window or only include the detected DL grants that point to this slot. Such a solution thus helps control the ACK overhead while at the same time enables providing multiple opportunities to transmit the ACK.</w:t>
      </w:r>
    </w:p>
    <w:p w14:paraId="3DC9871F" w14:textId="5D020963" w:rsidR="00ED36EF" w:rsidRDefault="00ED36EF" w:rsidP="00ED36EF">
      <w:pPr>
        <w:rPr>
          <w:b/>
        </w:rPr>
      </w:pPr>
      <w:bookmarkStart w:id="9" w:name="p3"/>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E541DC">
        <w:rPr>
          <w:b/>
          <w:noProof/>
          <w:u w:val="single"/>
        </w:rPr>
        <w:t>3</w:t>
      </w:r>
      <w:r>
        <w:rPr>
          <w:b/>
          <w:u w:val="single"/>
        </w:rPr>
        <w:fldChar w:fldCharType="end"/>
      </w:r>
      <w:r w:rsidRPr="00862899">
        <w:rPr>
          <w:b/>
          <w:u w:val="single"/>
        </w:rPr>
        <w:t>:</w:t>
      </w:r>
      <w:r w:rsidRPr="00862899">
        <w:rPr>
          <w:b/>
        </w:rPr>
        <w:t xml:space="preserve"> Introduce a new field in the </w:t>
      </w:r>
      <w:r w:rsidR="00EE59E6">
        <w:rPr>
          <w:b/>
        </w:rPr>
        <w:t>DL grant</w:t>
      </w:r>
      <w:r w:rsidR="00EE59E6" w:rsidRPr="00862899">
        <w:rPr>
          <w:b/>
        </w:rPr>
        <w:t xml:space="preserve"> </w:t>
      </w:r>
      <w:r w:rsidRPr="00862899">
        <w:rPr>
          <w:b/>
        </w:rPr>
        <w:t xml:space="preserve">that controls the max delay considered in </w:t>
      </w:r>
      <w:r>
        <w:rPr>
          <w:b/>
        </w:rPr>
        <w:t xml:space="preserve">semi-static </w:t>
      </w:r>
      <w:r w:rsidRPr="00862899">
        <w:rPr>
          <w:b/>
        </w:rPr>
        <w:t>HARQ ACK codebook size determination</w:t>
      </w:r>
      <w:r>
        <w:rPr>
          <w:b/>
        </w:rPr>
        <w:t>.</w:t>
      </w:r>
      <w:bookmarkEnd w:id="9"/>
      <w:r>
        <w:rPr>
          <w:b/>
        </w:rPr>
        <w:t xml:space="preserve"> </w:t>
      </w:r>
    </w:p>
    <w:p w14:paraId="324DE72B" w14:textId="12152BB5" w:rsidR="006E57EF" w:rsidRPr="009A35AA" w:rsidRDefault="00992478" w:rsidP="00ED36EF">
      <w:r w:rsidRPr="009A35AA">
        <w:t xml:space="preserve">In multi-carrier case where LBT is done independently on each carrier, the NR-U gNB may be able to obtain the medium only on a subset of carriers. Indicating the carriers available for use by the gNB in the </w:t>
      </w:r>
      <w:r w:rsidR="00F969A7">
        <w:t xml:space="preserve">DL </w:t>
      </w:r>
      <w:r w:rsidRPr="009A35AA">
        <w:t>DCI would help reduce the ACK overhead significantly. We hence make the following proposal</w:t>
      </w:r>
      <w:r w:rsidR="00F969A7">
        <w:t>:</w:t>
      </w:r>
    </w:p>
    <w:p w14:paraId="07EB5148" w14:textId="336A2761" w:rsidR="00992478" w:rsidRDefault="00992478" w:rsidP="00992478">
      <w:pPr>
        <w:rPr>
          <w:b/>
        </w:rPr>
      </w:pPr>
      <w:bookmarkStart w:id="10" w:name="New_p4"/>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E541DC">
        <w:rPr>
          <w:b/>
          <w:noProof/>
          <w:u w:val="single"/>
        </w:rPr>
        <w:t>4</w:t>
      </w:r>
      <w:r>
        <w:rPr>
          <w:b/>
          <w:u w:val="single"/>
        </w:rPr>
        <w:fldChar w:fldCharType="end"/>
      </w:r>
      <w:r w:rsidRPr="00862899">
        <w:rPr>
          <w:b/>
          <w:u w:val="single"/>
        </w:rPr>
        <w:t>:</w:t>
      </w:r>
      <w:r w:rsidRPr="00862899">
        <w:rPr>
          <w:b/>
        </w:rPr>
        <w:t xml:space="preserve"> Introduce a new field in the </w:t>
      </w:r>
      <w:r w:rsidR="00EE59E6">
        <w:rPr>
          <w:b/>
        </w:rPr>
        <w:t>DL grant</w:t>
      </w:r>
      <w:r w:rsidRPr="00862899">
        <w:rPr>
          <w:b/>
        </w:rPr>
        <w:t xml:space="preserve"> that </w:t>
      </w:r>
      <w:r>
        <w:rPr>
          <w:b/>
        </w:rPr>
        <w:t>indicates the carriers</w:t>
      </w:r>
      <w:r w:rsidR="000F0A6C">
        <w:rPr>
          <w:b/>
        </w:rPr>
        <w:t xml:space="preserve"> to consider for codebook size determination</w:t>
      </w:r>
      <w:r>
        <w:rPr>
          <w:b/>
        </w:rPr>
        <w:t>.</w:t>
      </w:r>
      <w:bookmarkEnd w:id="10"/>
      <w:r>
        <w:rPr>
          <w:b/>
        </w:rPr>
        <w:t xml:space="preserve"> </w:t>
      </w:r>
    </w:p>
    <w:p w14:paraId="647BB6C9" w14:textId="7FA312D3" w:rsidR="005A44B7" w:rsidRDefault="005A44B7" w:rsidP="005A44B7">
      <w:pPr>
        <w:pStyle w:val="Heading3"/>
      </w:pPr>
      <w:r>
        <w:rPr>
          <w:lang w:val="en-US"/>
        </w:rPr>
        <w:t xml:space="preserve">Enhancement </w:t>
      </w:r>
      <w:r w:rsidR="00D84D84">
        <w:rPr>
          <w:lang w:val="en-US"/>
        </w:rPr>
        <w:t>applicable for both</w:t>
      </w:r>
      <w:r>
        <w:rPr>
          <w:lang w:val="en-US"/>
        </w:rPr>
        <w:t xml:space="preserve"> </w:t>
      </w:r>
      <w:r w:rsidR="00D84D84">
        <w:rPr>
          <w:lang w:val="en-US"/>
        </w:rPr>
        <w:t xml:space="preserve">“semi-static” and </w:t>
      </w:r>
      <w:r>
        <w:rPr>
          <w:lang w:val="en-US"/>
        </w:rPr>
        <w:t>dynamic codebook size</w:t>
      </w:r>
    </w:p>
    <w:p w14:paraId="5E8D0EC0" w14:textId="1E3ACE2E" w:rsidR="005A44B7" w:rsidRPr="009A35AA" w:rsidRDefault="00D84D84" w:rsidP="00ED36EF">
      <w:r w:rsidRPr="009A35AA">
        <w:t>We</w:t>
      </w:r>
      <w:r w:rsidR="005A44B7" w:rsidRPr="009A35AA">
        <w:t xml:space="preserve"> define all ACKs that correspond to the same PUCCH resource by virtue of the PDSCH-to-ACK delay field pointing to that PUCCH resource to belong to a particular </w:t>
      </w:r>
      <w:r w:rsidRPr="009A35AA">
        <w:t>ACK-Feedback-G</w:t>
      </w:r>
      <w:r w:rsidR="005A44B7" w:rsidRPr="009A35AA">
        <w:t xml:space="preserve">roup. In order to provide multiple time domain opportunities for ACK feedback we propose </w:t>
      </w:r>
      <w:r w:rsidR="00C90213" w:rsidRPr="009A35AA">
        <w:t xml:space="preserve">introducing mechanisms for UE to derive </w:t>
      </w:r>
      <w:r w:rsidR="005A44B7" w:rsidRPr="009A35AA">
        <w:t xml:space="preserve">the following fields </w:t>
      </w:r>
      <w:r w:rsidR="00C90213" w:rsidRPr="009A35AA">
        <w:t>from</w:t>
      </w:r>
      <w:r w:rsidR="005A44B7" w:rsidRPr="009A35AA">
        <w:t xml:space="preserve"> the DCI</w:t>
      </w:r>
      <w:r w:rsidR="00C90213" w:rsidRPr="009A35AA">
        <w:t xml:space="preserve">. </w:t>
      </w:r>
    </w:p>
    <w:p w14:paraId="7ADF1D10" w14:textId="77777777" w:rsidR="00DD3A2E" w:rsidRPr="009A35AA" w:rsidRDefault="005A44B7" w:rsidP="005A44B7">
      <w:pPr>
        <w:pStyle w:val="ListParagraph"/>
        <w:numPr>
          <w:ilvl w:val="0"/>
          <w:numId w:val="66"/>
        </w:numPr>
      </w:pPr>
      <w:r w:rsidRPr="009A35AA">
        <w:t>Current ACK-Feedback-Group index</w:t>
      </w:r>
      <w:r w:rsidR="00C90213" w:rsidRPr="009A35AA">
        <w:t xml:space="preserve">. </w:t>
      </w:r>
    </w:p>
    <w:p w14:paraId="4C2BBF07" w14:textId="33B907C2" w:rsidR="00C90213" w:rsidRPr="009A35AA" w:rsidRDefault="00C85C87" w:rsidP="005A44B7">
      <w:pPr>
        <w:pStyle w:val="ListParagraph"/>
        <w:numPr>
          <w:ilvl w:val="0"/>
          <w:numId w:val="66"/>
        </w:numPr>
      </w:pPr>
      <w:r>
        <w:t>Indicator for</w:t>
      </w:r>
      <w:r w:rsidR="005A44B7" w:rsidRPr="009A35AA">
        <w:t xml:space="preserve"> </w:t>
      </w:r>
      <w:r w:rsidR="00EE59E6">
        <w:t>additional</w:t>
      </w:r>
      <w:r w:rsidR="005A44B7" w:rsidRPr="009A35AA">
        <w:t xml:space="preserve"> ACK-Feedback-Group</w:t>
      </w:r>
      <w:r w:rsidR="00D167E6">
        <w:t>(s)</w:t>
      </w:r>
      <w:r w:rsidR="005A44B7" w:rsidRPr="009A35AA">
        <w:t xml:space="preserve"> to include along with the current ACK feedback</w:t>
      </w:r>
      <w:r>
        <w:t xml:space="preserve"> (e.g. bitmap, index of another ACK-Feedback-Group)</w:t>
      </w:r>
    </w:p>
    <w:p w14:paraId="2C2AF70B" w14:textId="77777777" w:rsidR="00C85C87" w:rsidRDefault="00C90213" w:rsidP="005A44B7">
      <w:pPr>
        <w:pStyle w:val="ListParagraph"/>
        <w:numPr>
          <w:ilvl w:val="0"/>
          <w:numId w:val="66"/>
        </w:numPr>
      </w:pPr>
      <w:r w:rsidRPr="009A35AA">
        <w:t xml:space="preserve">A </w:t>
      </w:r>
      <w:r w:rsidR="00653932" w:rsidRPr="009A35AA">
        <w:t xml:space="preserve">New </w:t>
      </w:r>
      <w:r w:rsidR="006E57EF" w:rsidRPr="009A35AA">
        <w:t xml:space="preserve">Ack-Feedback </w:t>
      </w:r>
      <w:r w:rsidR="00653932" w:rsidRPr="009A35AA">
        <w:t>Group Indicator (NGI)</w:t>
      </w:r>
      <w:r w:rsidRPr="009A35AA">
        <w:t xml:space="preserve"> bit for each </w:t>
      </w:r>
      <w:r w:rsidR="00D84D84" w:rsidRPr="009A35AA">
        <w:t>ACK-Feedback-G</w:t>
      </w:r>
      <w:r w:rsidRPr="009A35AA">
        <w:t xml:space="preserve">roup. </w:t>
      </w:r>
    </w:p>
    <w:p w14:paraId="17DDC524" w14:textId="6DD2D31B" w:rsidR="004327B2" w:rsidRPr="009A35AA" w:rsidRDefault="00C90213" w:rsidP="009A35AA">
      <w:r w:rsidRPr="009A35AA">
        <w:t>Th</w:t>
      </w:r>
      <w:r w:rsidR="00C85C87">
        <w:t>e NGI bits</w:t>
      </w:r>
      <w:r w:rsidRPr="009A35AA">
        <w:t xml:space="preserve"> </w:t>
      </w:r>
      <w:r w:rsidR="00C85C87">
        <w:t>have been proposed</w:t>
      </w:r>
      <w:r w:rsidR="004327B2" w:rsidRPr="009A35AA">
        <w:t xml:space="preserve"> to make the system robust in cases where UE misses all PDCCHs corresponding to the same </w:t>
      </w:r>
      <w:r w:rsidR="00C85C87">
        <w:t>ACK-Feedback-G</w:t>
      </w:r>
      <w:r w:rsidR="004327B2" w:rsidRPr="009A35AA">
        <w:t>roup</w:t>
      </w:r>
      <w:r w:rsidR="00C85C87">
        <w:t xml:space="preserve"> and would operate </w:t>
      </w:r>
      <w:r w:rsidR="00D167E6">
        <w:t xml:space="preserve">in a manner </w:t>
      </w:r>
      <w:r w:rsidR="00C85C87">
        <w:t>similar to the NDI bits used for HARQ operation</w:t>
      </w:r>
      <w:r w:rsidR="00653932" w:rsidRPr="009A35AA">
        <w:t>.</w:t>
      </w:r>
      <w:r w:rsidR="005A44B7" w:rsidRPr="009A35AA">
        <w:t xml:space="preserve"> </w:t>
      </w:r>
      <w:r w:rsidR="00653932" w:rsidRPr="009A35AA">
        <w:t>UE will replace the ACK/NACK information</w:t>
      </w:r>
      <w:r w:rsidR="00C85C87">
        <w:t xml:space="preserve"> corresponding to an ACK-Feedback-Group</w:t>
      </w:r>
      <w:r w:rsidR="00653932" w:rsidRPr="009A35AA">
        <w:t xml:space="preserve"> with new ACK/NACK information if it receives the PDCCH with same NGI for th</w:t>
      </w:r>
      <w:r w:rsidR="00D84D84" w:rsidRPr="009A35AA">
        <w:t>e current ACK-Feedback-G</w:t>
      </w:r>
      <w:r w:rsidR="00653932" w:rsidRPr="009A35AA">
        <w:t>roup</w:t>
      </w:r>
      <w:r w:rsidR="00D84D84" w:rsidRPr="009A35AA">
        <w:t>.</w:t>
      </w:r>
      <w:r w:rsidR="00C85C87">
        <w:t xml:space="preserve"> </w:t>
      </w:r>
      <w:r w:rsidR="00653932" w:rsidRPr="009A35AA">
        <w:t xml:space="preserve">UE will report the ACK NACK feedback for the additional groups only if the NGI in the DCI matches the last received NGI for that </w:t>
      </w:r>
      <w:r w:rsidR="00D84D84" w:rsidRPr="009A35AA">
        <w:t>group</w:t>
      </w:r>
      <w:r w:rsidR="004327B2" w:rsidRPr="009A35AA">
        <w:t>. If the NGI does not match</w:t>
      </w:r>
      <w:r w:rsidR="00D84D84" w:rsidRPr="009A35AA">
        <w:t>, which will likely only occur if it misses all previous PDCCHs of that group,</w:t>
      </w:r>
      <w:r w:rsidR="004327B2" w:rsidRPr="009A35AA">
        <w:t xml:space="preserve"> it will send all NACKs. </w:t>
      </w:r>
    </w:p>
    <w:p w14:paraId="4BAB0E38" w14:textId="13B37620" w:rsidR="00076566" w:rsidRPr="003A47CB" w:rsidRDefault="0043315E" w:rsidP="009A35AA">
      <w:r w:rsidRPr="003A47CB">
        <w:t>The number of ACK-</w:t>
      </w:r>
      <w:r w:rsidR="00EE59E6">
        <w:t>F</w:t>
      </w:r>
      <w:r w:rsidRPr="003A47CB">
        <w:t>eedback-</w:t>
      </w:r>
      <w:r w:rsidR="00EE59E6">
        <w:t>G</w:t>
      </w:r>
      <w:r w:rsidRPr="003A47CB">
        <w:t xml:space="preserve">roups could be RRC configured. With 4 </w:t>
      </w:r>
      <w:r w:rsidR="00E3129A" w:rsidRPr="002139EA">
        <w:t>ACK-</w:t>
      </w:r>
      <w:r w:rsidR="00E3129A">
        <w:t>F</w:t>
      </w:r>
      <w:r w:rsidR="00E3129A" w:rsidRPr="002139EA">
        <w:t>eedback-</w:t>
      </w:r>
      <w:r w:rsidR="00E3129A">
        <w:t>G</w:t>
      </w:r>
      <w:r w:rsidR="00E3129A" w:rsidRPr="002139EA">
        <w:t>roups</w:t>
      </w:r>
      <w:r w:rsidRPr="003A47CB">
        <w:t xml:space="preserve">, </w:t>
      </w:r>
      <w:r w:rsidR="00EE59E6">
        <w:t xml:space="preserve">for </w:t>
      </w:r>
      <w:r w:rsidRPr="003A47CB">
        <w:t xml:space="preserve">the bitmap based approach </w:t>
      </w:r>
      <w:r w:rsidR="00EE59E6">
        <w:t xml:space="preserve">for </w:t>
      </w:r>
      <w:r w:rsidR="00E3129A">
        <w:t xml:space="preserve">indicating additional </w:t>
      </w:r>
      <w:r w:rsidR="00EE59E6">
        <w:t>ACK-Feedback-Group</w:t>
      </w:r>
      <w:r w:rsidR="00E3129A">
        <w:t>,</w:t>
      </w:r>
      <w:r w:rsidR="00EE59E6">
        <w:t xml:space="preserve"> </w:t>
      </w:r>
      <w:r w:rsidR="00E3129A">
        <w:t xml:space="preserve">we </w:t>
      </w:r>
      <w:r w:rsidRPr="003A47CB">
        <w:t xml:space="preserve">would need 9 additional bits </w:t>
      </w:r>
      <w:r w:rsidRPr="00C91D65">
        <w:t xml:space="preserve">(2 </w:t>
      </w:r>
      <w:r w:rsidR="00D167E6">
        <w:t xml:space="preserve">current ack-feedback </w:t>
      </w:r>
      <w:r w:rsidRPr="00C91D65">
        <w:t xml:space="preserve">group index </w:t>
      </w:r>
      <w:r w:rsidRPr="009A35AA">
        <w:t xml:space="preserve">+3 bitmap+4 NGI) </w:t>
      </w:r>
      <w:r w:rsidR="00076566" w:rsidRPr="009A35AA">
        <w:t xml:space="preserve">in DCI whereas indicating only one additional </w:t>
      </w:r>
      <w:r w:rsidR="00EE59E6">
        <w:t>ACK-Feedback-G</w:t>
      </w:r>
      <w:r w:rsidR="00076566" w:rsidRPr="009A35AA">
        <w:t>roup would need 6 additional bits</w:t>
      </w:r>
      <w:r w:rsidRPr="003A47CB">
        <w:t xml:space="preserve"> (2 </w:t>
      </w:r>
      <w:r w:rsidR="00D167E6">
        <w:t xml:space="preserve">current ack-feedback </w:t>
      </w:r>
      <w:r w:rsidRPr="003A47CB">
        <w:t xml:space="preserve">group index + 2 additional </w:t>
      </w:r>
      <w:r w:rsidR="00D167E6">
        <w:t xml:space="preserve">ack-feedback </w:t>
      </w:r>
      <w:r w:rsidRPr="003A47CB">
        <w:t>group index+2 NGI).</w:t>
      </w:r>
      <w:r w:rsidR="00076566" w:rsidRPr="003A47CB">
        <w:t xml:space="preserve"> </w:t>
      </w:r>
      <w:r w:rsidR="00076566" w:rsidRPr="009A35AA">
        <w:t xml:space="preserve">We </w:t>
      </w:r>
      <w:r w:rsidR="00076566" w:rsidRPr="003A47CB">
        <w:t xml:space="preserve">could </w:t>
      </w:r>
      <w:r w:rsidR="00076566" w:rsidRPr="009A35AA">
        <w:t xml:space="preserve">also consider </w:t>
      </w:r>
      <w:r w:rsidR="00076566" w:rsidRPr="003A47CB">
        <w:t xml:space="preserve">implicitly derived </w:t>
      </w:r>
      <w:r w:rsidR="00076566" w:rsidRPr="009A35AA">
        <w:t>current ACK-</w:t>
      </w:r>
      <w:r w:rsidR="00EE59E6">
        <w:t>F</w:t>
      </w:r>
      <w:r w:rsidR="00076566" w:rsidRPr="009A35AA">
        <w:t>eedback-</w:t>
      </w:r>
      <w:r w:rsidR="00EE59E6">
        <w:t>G</w:t>
      </w:r>
      <w:r w:rsidR="00076566" w:rsidRPr="009A35AA">
        <w:t xml:space="preserve">roup index </w:t>
      </w:r>
      <w:r w:rsidR="00076566" w:rsidRPr="003A47CB">
        <w:t>(e.g. from the slot index</w:t>
      </w:r>
      <w:r w:rsidR="00EE59E6">
        <w:t>/ARI</w:t>
      </w:r>
      <w:r w:rsidR="00076566" w:rsidRPr="003A47CB">
        <w:t xml:space="preserve"> of the </w:t>
      </w:r>
      <w:r w:rsidR="00076566" w:rsidRPr="009A35AA">
        <w:t>corresponding ACK resource</w:t>
      </w:r>
      <w:r w:rsidR="00076566" w:rsidRPr="003A47CB">
        <w:t>)</w:t>
      </w:r>
      <w:r w:rsidR="00076566" w:rsidRPr="009A35AA">
        <w:t xml:space="preserve"> to further reduce the DCI overhead at expense of reduced scheduling flexibility</w:t>
      </w:r>
      <w:r w:rsidR="00076566" w:rsidRPr="003A47CB">
        <w:t>.</w:t>
      </w:r>
    </w:p>
    <w:p w14:paraId="01E487BB" w14:textId="2A4A5C99" w:rsidR="0043315E" w:rsidRPr="009A35AA" w:rsidRDefault="00E3129A" w:rsidP="0043315E">
      <w:pPr>
        <w:rPr>
          <w:b/>
        </w:rPr>
      </w:pPr>
      <w:bookmarkStart w:id="11" w:name="New_p5"/>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E541DC">
        <w:rPr>
          <w:b/>
          <w:noProof/>
          <w:u w:val="single"/>
        </w:rPr>
        <w:t>5</w:t>
      </w:r>
      <w:r>
        <w:rPr>
          <w:b/>
          <w:u w:val="single"/>
        </w:rPr>
        <w:fldChar w:fldCharType="end"/>
      </w:r>
      <w:r w:rsidRPr="00862899">
        <w:rPr>
          <w:b/>
          <w:u w:val="single"/>
        </w:rPr>
        <w:t>:</w:t>
      </w:r>
      <w:r w:rsidRPr="00862899">
        <w:rPr>
          <w:b/>
        </w:rPr>
        <w:t xml:space="preserve"> </w:t>
      </w:r>
      <w:r w:rsidR="00EE59E6" w:rsidRPr="00862899">
        <w:rPr>
          <w:b/>
        </w:rPr>
        <w:t xml:space="preserve">Introduce </w:t>
      </w:r>
      <w:r>
        <w:rPr>
          <w:b/>
        </w:rPr>
        <w:t xml:space="preserve">mechanism to </w:t>
      </w:r>
      <w:r w:rsidR="00D167E6">
        <w:rPr>
          <w:b/>
        </w:rPr>
        <w:t>convey the following information through DL grant</w:t>
      </w:r>
    </w:p>
    <w:p w14:paraId="21D2F6AC" w14:textId="62DCA593" w:rsidR="00EE59E6" w:rsidRDefault="00EE59E6" w:rsidP="00EE59E6">
      <w:pPr>
        <w:pStyle w:val="ListParagraph"/>
        <w:numPr>
          <w:ilvl w:val="0"/>
          <w:numId w:val="66"/>
        </w:numPr>
        <w:rPr>
          <w:b/>
        </w:rPr>
      </w:pPr>
      <w:r w:rsidRPr="009A35AA">
        <w:rPr>
          <w:b/>
        </w:rPr>
        <w:t xml:space="preserve">Current ACK-Feedback-Group index </w:t>
      </w:r>
    </w:p>
    <w:p w14:paraId="56F2BD98" w14:textId="5C725C81" w:rsidR="00E3129A" w:rsidRPr="009A35AA" w:rsidRDefault="00E3129A" w:rsidP="009A35AA">
      <w:pPr>
        <w:pStyle w:val="ListParagraph"/>
        <w:numPr>
          <w:ilvl w:val="1"/>
          <w:numId w:val="66"/>
        </w:numPr>
        <w:rPr>
          <w:b/>
        </w:rPr>
      </w:pPr>
      <w:r>
        <w:rPr>
          <w:b/>
        </w:rPr>
        <w:t>FFS implicit or explicit indication</w:t>
      </w:r>
    </w:p>
    <w:p w14:paraId="354DF868" w14:textId="4C1FEDA4" w:rsidR="00EE59E6" w:rsidRPr="009A35AA" w:rsidRDefault="00EE59E6" w:rsidP="00EE59E6">
      <w:pPr>
        <w:pStyle w:val="ListParagraph"/>
        <w:numPr>
          <w:ilvl w:val="0"/>
          <w:numId w:val="66"/>
        </w:numPr>
        <w:rPr>
          <w:b/>
        </w:rPr>
      </w:pPr>
      <w:r w:rsidRPr="009A35AA">
        <w:rPr>
          <w:b/>
        </w:rPr>
        <w:t xml:space="preserve">Indicator for </w:t>
      </w:r>
      <w:r>
        <w:rPr>
          <w:b/>
        </w:rPr>
        <w:t>additional</w:t>
      </w:r>
      <w:r w:rsidRPr="009A35AA">
        <w:rPr>
          <w:b/>
        </w:rPr>
        <w:t xml:space="preserve"> ACK-Feedback-Group</w:t>
      </w:r>
      <w:r w:rsidR="00147BF2">
        <w:rPr>
          <w:b/>
        </w:rPr>
        <w:t>(s)</w:t>
      </w:r>
      <w:r w:rsidRPr="009A35AA">
        <w:rPr>
          <w:b/>
        </w:rPr>
        <w:t xml:space="preserve"> </w:t>
      </w:r>
      <w:r w:rsidR="00D167E6">
        <w:rPr>
          <w:b/>
        </w:rPr>
        <w:t xml:space="preserve">whose ACK feedback is </w:t>
      </w:r>
      <w:r w:rsidRPr="009A35AA">
        <w:rPr>
          <w:b/>
        </w:rPr>
        <w:t xml:space="preserve">to </w:t>
      </w:r>
      <w:r w:rsidR="00D167E6">
        <w:rPr>
          <w:b/>
        </w:rPr>
        <w:t xml:space="preserve">be </w:t>
      </w:r>
      <w:r w:rsidRPr="009A35AA">
        <w:rPr>
          <w:b/>
        </w:rPr>
        <w:t>include</w:t>
      </w:r>
      <w:r w:rsidR="00D167E6">
        <w:rPr>
          <w:b/>
        </w:rPr>
        <w:t>d</w:t>
      </w:r>
      <w:r w:rsidRPr="009A35AA">
        <w:rPr>
          <w:b/>
        </w:rPr>
        <w:t xml:space="preserve"> along with the current ACK feedback (e.g. bitmap, index of another ACK-Feedback-Group)</w:t>
      </w:r>
    </w:p>
    <w:p w14:paraId="0B3F720B" w14:textId="298B1E7D" w:rsidR="00EE59E6" w:rsidRDefault="00EE59E6" w:rsidP="00EE59E6">
      <w:pPr>
        <w:pStyle w:val="ListParagraph"/>
        <w:numPr>
          <w:ilvl w:val="0"/>
          <w:numId w:val="66"/>
        </w:numPr>
        <w:rPr>
          <w:b/>
        </w:rPr>
      </w:pPr>
      <w:r w:rsidRPr="009A35AA">
        <w:rPr>
          <w:b/>
        </w:rPr>
        <w:t>A New Ack-Feedback Group Indicator (NGI) bit for each ACK-Feedback-Grou</w:t>
      </w:r>
      <w:r>
        <w:rPr>
          <w:b/>
        </w:rPr>
        <w:t xml:space="preserve">p that operates </w:t>
      </w:r>
      <w:r w:rsidR="00147BF2">
        <w:rPr>
          <w:b/>
        </w:rPr>
        <w:t>like</w:t>
      </w:r>
      <w:r>
        <w:rPr>
          <w:b/>
        </w:rPr>
        <w:t xml:space="preserve"> </w:t>
      </w:r>
      <w:r w:rsidR="00147BF2">
        <w:rPr>
          <w:b/>
        </w:rPr>
        <w:t xml:space="preserve">the </w:t>
      </w:r>
      <w:r>
        <w:rPr>
          <w:b/>
        </w:rPr>
        <w:t>NDI bit for HARQ</w:t>
      </w:r>
      <w:r w:rsidR="00147BF2">
        <w:rPr>
          <w:b/>
        </w:rPr>
        <w:t xml:space="preserve"> operation</w:t>
      </w:r>
    </w:p>
    <w:p w14:paraId="0B7839FE" w14:textId="20118865" w:rsidR="00EE59E6" w:rsidRPr="009A35AA" w:rsidRDefault="00EE59E6" w:rsidP="009A35AA">
      <w:pPr>
        <w:pStyle w:val="ListParagraph"/>
        <w:numPr>
          <w:ilvl w:val="1"/>
          <w:numId w:val="66"/>
        </w:numPr>
        <w:rPr>
          <w:b/>
        </w:rPr>
      </w:pPr>
      <w:r>
        <w:rPr>
          <w:b/>
        </w:rPr>
        <w:t>Further details FFS</w:t>
      </w:r>
    </w:p>
    <w:bookmarkEnd w:id="11"/>
    <w:p w14:paraId="11E47191" w14:textId="1303086A" w:rsidR="00ED36EF" w:rsidRDefault="00EE59E6" w:rsidP="00ED36EF">
      <w:r>
        <w:t xml:space="preserve">With introduction of the </w:t>
      </w:r>
      <w:r w:rsidRPr="002139EA">
        <w:t>ACK-</w:t>
      </w:r>
      <w:r>
        <w:t>F</w:t>
      </w:r>
      <w:r w:rsidRPr="002139EA">
        <w:t>eedback-</w:t>
      </w:r>
      <w:r>
        <w:t>G</w:t>
      </w:r>
      <w:r w:rsidRPr="002139EA">
        <w:t>roup</w:t>
      </w:r>
      <w:r>
        <w:t xml:space="preserve">, we also need to update the DAI in the existing grant to include the DAI of the additional groups. </w:t>
      </w:r>
    </w:p>
    <w:p w14:paraId="56A28B35" w14:textId="4E718CE2" w:rsidR="00EE59E6" w:rsidRPr="002139EA" w:rsidRDefault="00E3129A" w:rsidP="00EE59E6">
      <w:pPr>
        <w:rPr>
          <w:b/>
        </w:rPr>
      </w:pPr>
      <w:bookmarkStart w:id="12" w:name="New_p6"/>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E541DC">
        <w:rPr>
          <w:b/>
          <w:noProof/>
          <w:u w:val="single"/>
        </w:rPr>
        <w:t>6</w:t>
      </w:r>
      <w:r>
        <w:rPr>
          <w:b/>
          <w:u w:val="single"/>
        </w:rPr>
        <w:fldChar w:fldCharType="end"/>
      </w:r>
      <w:r w:rsidRPr="00862899">
        <w:rPr>
          <w:b/>
          <w:u w:val="single"/>
        </w:rPr>
        <w:t>:</w:t>
      </w:r>
      <w:r w:rsidRPr="00862899">
        <w:rPr>
          <w:b/>
        </w:rPr>
        <w:t xml:space="preserve"> </w:t>
      </w:r>
      <w:r w:rsidR="00EE59E6">
        <w:rPr>
          <w:b/>
        </w:rPr>
        <w:t>The DAI counter field in DL grants that request including of ACK feedback for</w:t>
      </w:r>
      <w:r w:rsidR="00EE59E6" w:rsidRPr="002139EA">
        <w:rPr>
          <w:b/>
        </w:rPr>
        <w:t xml:space="preserve"> </w:t>
      </w:r>
      <w:r w:rsidR="00EE59E6">
        <w:rPr>
          <w:b/>
        </w:rPr>
        <w:t>additional</w:t>
      </w:r>
      <w:r w:rsidR="00EE59E6" w:rsidRPr="002139EA">
        <w:rPr>
          <w:b/>
        </w:rPr>
        <w:t xml:space="preserve"> ACK-Feedback-Group</w:t>
      </w:r>
      <w:r w:rsidR="00147BF2">
        <w:rPr>
          <w:b/>
        </w:rPr>
        <w:t>(s)</w:t>
      </w:r>
      <w:r w:rsidR="00EE59E6">
        <w:rPr>
          <w:b/>
        </w:rPr>
        <w:t xml:space="preserve"> should count the DAI of </w:t>
      </w:r>
      <w:r w:rsidR="00147BF2">
        <w:rPr>
          <w:b/>
        </w:rPr>
        <w:t>those</w:t>
      </w:r>
      <w:r w:rsidR="00EE59E6">
        <w:rPr>
          <w:b/>
        </w:rPr>
        <w:t xml:space="preserve"> additional </w:t>
      </w:r>
      <w:r w:rsidR="00EE59E6" w:rsidRPr="002139EA">
        <w:rPr>
          <w:b/>
        </w:rPr>
        <w:t>ACK-Feedback-Group</w:t>
      </w:r>
      <w:r w:rsidR="00147BF2">
        <w:rPr>
          <w:b/>
        </w:rPr>
        <w:t>(</w:t>
      </w:r>
      <w:r w:rsidR="00EE59E6">
        <w:rPr>
          <w:b/>
        </w:rPr>
        <w:t>s</w:t>
      </w:r>
      <w:r w:rsidR="00147BF2">
        <w:rPr>
          <w:b/>
        </w:rPr>
        <w:t>)</w:t>
      </w:r>
      <w:r w:rsidR="00EE59E6">
        <w:rPr>
          <w:b/>
        </w:rPr>
        <w:t xml:space="preserve"> as well</w:t>
      </w:r>
    </w:p>
    <w:bookmarkEnd w:id="12"/>
    <w:p w14:paraId="49796BF8" w14:textId="0467E42C" w:rsidR="00C07BCC" w:rsidRDefault="00C07BCC" w:rsidP="00C07BCC">
      <w:pPr>
        <w:pStyle w:val="Heading2"/>
      </w:pPr>
      <w:r>
        <w:t xml:space="preserve">Handling </w:t>
      </w:r>
      <w:r w:rsidR="006E361F">
        <w:t xml:space="preserve">feedback for </w:t>
      </w:r>
      <w:r>
        <w:t>end-of-CoT PDSCH</w:t>
      </w:r>
    </w:p>
    <w:p w14:paraId="522FDA64" w14:textId="77777777" w:rsidR="00C07BCC" w:rsidRDefault="00C07BCC" w:rsidP="00C07BCC">
      <w:r w:rsidRPr="00FF400E">
        <w:t xml:space="preserve">The ACK feedback </w:t>
      </w:r>
      <w:r>
        <w:t xml:space="preserve">for PDSCH’s whose ACK cannot be included in the current COT due to processing timeline reasons </w:t>
      </w:r>
      <w:r w:rsidRPr="00FF400E">
        <w:t xml:space="preserve">can be triggered in future </w:t>
      </w:r>
      <w:r>
        <w:t>COT</w:t>
      </w:r>
      <w:r w:rsidRPr="00FF400E">
        <w:t>s using the group HARQ-ACK feedback</w:t>
      </w:r>
      <w:r>
        <w:t xml:space="preserve"> DCI or by including the HARQ-ACK-feedback group / NGI indication in the DCI that were described earlier</w:t>
      </w:r>
      <w:r w:rsidRPr="00FF400E">
        <w:t>.</w:t>
      </w:r>
    </w:p>
    <w:p w14:paraId="64237668" w14:textId="4F17E719" w:rsidR="00C07BCC" w:rsidRPr="00C07BCC" w:rsidRDefault="008C50B2" w:rsidP="00C07BCC">
      <w:pPr>
        <w:pStyle w:val="Heading1"/>
      </w:pPr>
      <w:r>
        <w:lastRenderedPageBreak/>
        <w:t>PDSCH</w:t>
      </w:r>
      <w:r w:rsidR="00175960">
        <w:t>/PUSCH</w:t>
      </w:r>
      <w:r>
        <w:t xml:space="preserve"> Scheduling</w:t>
      </w:r>
    </w:p>
    <w:p w14:paraId="001F57DA" w14:textId="165C0025" w:rsidR="006C3180" w:rsidRDefault="0043315E" w:rsidP="006C3180">
      <w:pPr>
        <w:pStyle w:val="Heading2"/>
      </w:pPr>
      <w:r>
        <w:t>Time domain resource allocation</w:t>
      </w:r>
    </w:p>
    <w:p w14:paraId="261F641E" w14:textId="77777777" w:rsidR="0043315E" w:rsidRDefault="0043315E" w:rsidP="0043315E">
      <w:r>
        <w:t>NR provides flexibility in the UL grant to specify a delay between the PDCCH and PUSCH as part of the time domain resource assignment which is a key requirement for enabling efficient unlicensed operation. One may consider enhancing the number of bits for the delay field to have more scheduling flexibility. Similar enhancements to PDSCH to HARQ delay field were already agreed to be beneficial in RAN1#94.</w:t>
      </w:r>
    </w:p>
    <w:p w14:paraId="1D50A40C" w14:textId="5DD85201" w:rsidR="0043315E" w:rsidRPr="00D336D3" w:rsidRDefault="0043315E" w:rsidP="0043315E">
      <w:pPr>
        <w:rPr>
          <w:b/>
        </w:rPr>
      </w:pPr>
      <w:bookmarkStart w:id="13" w:name="New_p7"/>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E541DC">
        <w:rPr>
          <w:b/>
          <w:noProof/>
          <w:u w:val="single"/>
        </w:rPr>
        <w:t>7</w:t>
      </w:r>
      <w:r>
        <w:rPr>
          <w:b/>
          <w:u w:val="single"/>
        </w:rPr>
        <w:fldChar w:fldCharType="end"/>
      </w:r>
      <w:r w:rsidRPr="00D336D3">
        <w:rPr>
          <w:b/>
          <w:u w:val="single"/>
        </w:rPr>
        <w:t>:</w:t>
      </w:r>
      <w:r w:rsidRPr="00D336D3">
        <w:rPr>
          <w:b/>
        </w:rPr>
        <w:t xml:space="preserve"> Number of bits in the UL PUSCH </w:t>
      </w:r>
      <w:r>
        <w:rPr>
          <w:b/>
        </w:rPr>
        <w:t>time domain resource assignment field</w:t>
      </w:r>
      <w:r w:rsidRPr="00D336D3">
        <w:rPr>
          <w:b/>
        </w:rPr>
        <w:t xml:space="preserve"> are increased</w:t>
      </w:r>
    </w:p>
    <w:bookmarkEnd w:id="13"/>
    <w:p w14:paraId="03CEBAF5" w14:textId="77777777" w:rsidR="0043315E" w:rsidRDefault="0043315E" w:rsidP="0043315E">
      <w:pPr>
        <w:pStyle w:val="Heading2"/>
      </w:pPr>
      <w:r>
        <w:t>Multi-TTI scheduling</w:t>
      </w:r>
    </w:p>
    <w:p w14:paraId="672C6AC9" w14:textId="5B8800A3" w:rsidR="00741165" w:rsidRDefault="00741165" w:rsidP="00741165">
      <w:r>
        <w:t xml:space="preserve">In unlicensed operation it is quite likely that there </w:t>
      </w:r>
      <w:r w:rsidR="00433158">
        <w:t>is</w:t>
      </w:r>
      <w:r>
        <w:t xml:space="preserve"> a long string of DL </w:t>
      </w:r>
      <w:r w:rsidR="00C51159">
        <w:t>slots</w:t>
      </w:r>
      <w:r>
        <w:t xml:space="preserve"> followed by a long string of UL </w:t>
      </w:r>
      <w:r w:rsidR="00C51159">
        <w:t>slots</w:t>
      </w:r>
      <w:r>
        <w:t xml:space="preserve">. Such a TxOP structure avoids frequent switches between DL and UL which </w:t>
      </w:r>
      <w:r w:rsidR="00297D03">
        <w:t xml:space="preserve">in some cases </w:t>
      </w:r>
      <w:r>
        <w:t>involve</w:t>
      </w:r>
      <w:r w:rsidR="00433158">
        <w:t>s</w:t>
      </w:r>
      <w:r>
        <w:t xml:space="preserve"> LBT gaps and can lead to potential loss of </w:t>
      </w:r>
      <w:r w:rsidR="00297D03">
        <w:t>the medium. This includes switching</w:t>
      </w:r>
      <w:r w:rsidR="00C51159">
        <w:t xml:space="preserve"> from DL</w:t>
      </w:r>
      <w:r w:rsidR="00297D03">
        <w:t xml:space="preserve"> to UL for HARQ ACK feedback.</w:t>
      </w:r>
      <w:r w:rsidR="005D49B9" w:rsidRPr="005D49B9">
        <w:t xml:space="preserve"> </w:t>
      </w:r>
      <w:r w:rsidR="005D49B9">
        <w:t>Furthermore</w:t>
      </w:r>
      <w:r w:rsidR="00C51159">
        <w:t>,</w:t>
      </w:r>
      <w:r w:rsidR="005D49B9">
        <w:t xml:space="preserve"> with use of min</w:t>
      </w:r>
      <w:r w:rsidR="00393913">
        <w:t>i</w:t>
      </w:r>
      <w:r w:rsidR="005D49B9">
        <w:t>-slots and slots with larger SCS, such as 60KHz for sub 7 GHz the number of required HARQ processes can get quite large.</w:t>
      </w:r>
      <w:r w:rsidR="00297D03">
        <w:t xml:space="preserve"> The number of HARQ processes will have to be designed to consider such long streak of DL only or UL only </w:t>
      </w:r>
      <w:r w:rsidR="00433158">
        <w:t>slots</w:t>
      </w:r>
      <w:r w:rsidR="00297D03">
        <w:t xml:space="preserve">. </w:t>
      </w:r>
      <w:r w:rsidR="005D49B9">
        <w:t>An example of this is shown in</w:t>
      </w:r>
      <w:r w:rsidR="00A75548">
        <w:t xml:space="preserve"> </w:t>
      </w:r>
      <w:r w:rsidR="005D49B9">
        <w:fldChar w:fldCharType="begin"/>
      </w:r>
      <w:r w:rsidR="005D49B9">
        <w:instrText xml:space="preserve"> REF _Ref513489512 \h </w:instrText>
      </w:r>
      <w:r w:rsidR="005D49B9">
        <w:fldChar w:fldCharType="separate"/>
      </w:r>
      <w:r w:rsidR="00E541DC">
        <w:t xml:space="preserve">Figure </w:t>
      </w:r>
      <w:r w:rsidR="00E541DC">
        <w:rPr>
          <w:noProof/>
        </w:rPr>
        <w:t>4</w:t>
      </w:r>
      <w:r w:rsidR="005D49B9">
        <w:fldChar w:fldCharType="end"/>
      </w:r>
      <w:r w:rsidR="00C51159">
        <w:t xml:space="preserve"> where with a</w:t>
      </w:r>
      <w:r w:rsidR="00393913">
        <w:t>n</w:t>
      </w:r>
      <w:r w:rsidR="00C51159">
        <w:t xml:space="preserve"> </w:t>
      </w:r>
      <w:r w:rsidR="005B4F6E">
        <w:t>8</w:t>
      </w:r>
      <w:r w:rsidR="00C51159">
        <w:t xml:space="preserve">ms DL portion in a TxOP, we need at least </w:t>
      </w:r>
      <w:r w:rsidR="005B4F6E">
        <w:t>8</w:t>
      </w:r>
      <w:r w:rsidR="00C51159">
        <w:t xml:space="preserve"> HARQ processes for 15Khz SCS but with 60KHz SCS the number of required HARQ processes </w:t>
      </w:r>
      <w:r w:rsidR="00A75548">
        <w:t xml:space="preserve">to fill in the </w:t>
      </w:r>
      <w:r w:rsidR="005B4F6E">
        <w:t>8</w:t>
      </w:r>
      <w:r w:rsidR="00A75548">
        <w:t xml:space="preserve">ms </w:t>
      </w:r>
      <w:r w:rsidR="005B4F6E">
        <w:t xml:space="preserve">DL portion of the </w:t>
      </w:r>
      <w:r w:rsidR="00A75548">
        <w:t xml:space="preserve">TxOP </w:t>
      </w:r>
      <w:r w:rsidR="00C51159">
        <w:t xml:space="preserve">increases to </w:t>
      </w:r>
      <w:r w:rsidR="005B4F6E">
        <w:t>3</w:t>
      </w:r>
      <w:r w:rsidR="00C51159">
        <w:t>2</w:t>
      </w:r>
      <w:r w:rsidR="005D49B9">
        <w:t>. Note that the larger SCS is also desirable as it provides more start opportunities for the TxOP and hence improves the medium access probability and reduces LBT pass and slot boundary mis-alignment related overhead.</w:t>
      </w:r>
      <w:r w:rsidR="00A75548">
        <w:t xml:space="preserve"> </w:t>
      </w:r>
    </w:p>
    <w:p w14:paraId="292798C9" w14:textId="2C36A0F0" w:rsidR="005D49B9" w:rsidRDefault="005B4F6E" w:rsidP="005D49B9">
      <w:pPr>
        <w:keepNext/>
        <w:jc w:val="center"/>
      </w:pPr>
      <w:r>
        <w:object w:dxaOrig="10508" w:dyaOrig="6028" w14:anchorId="0B14C401">
          <v:shape id="_x0000_i1028" type="#_x0000_t75" style="width:394.5pt;height:225.5pt" o:ole="">
            <v:imagedata r:id="rId18" o:title=""/>
          </v:shape>
          <o:OLEObject Type="Embed" ProgID="Visio.Drawing.11" ShapeID="_x0000_i1028" DrawAspect="Content" ObjectID="_1608751384" r:id="rId19"/>
        </w:object>
      </w:r>
    </w:p>
    <w:p w14:paraId="416ACAD6" w14:textId="624A9813" w:rsidR="005D49B9" w:rsidRDefault="005D49B9" w:rsidP="005D49B9">
      <w:pPr>
        <w:pStyle w:val="Caption"/>
        <w:jc w:val="center"/>
      </w:pPr>
      <w:bookmarkStart w:id="14" w:name="_Ref513489512"/>
      <w:bookmarkStart w:id="15" w:name="_Ref513489499"/>
      <w:r>
        <w:t xml:space="preserve">Figure </w:t>
      </w:r>
      <w:r>
        <w:fldChar w:fldCharType="begin"/>
      </w:r>
      <w:r>
        <w:instrText xml:space="preserve"> SEQ Figure \* ARABIC </w:instrText>
      </w:r>
      <w:r>
        <w:fldChar w:fldCharType="separate"/>
      </w:r>
      <w:r w:rsidR="00E541DC">
        <w:rPr>
          <w:noProof/>
        </w:rPr>
        <w:t>4</w:t>
      </w:r>
      <w:r>
        <w:fldChar w:fldCharType="end"/>
      </w:r>
      <w:bookmarkEnd w:id="14"/>
      <w:r>
        <w:t>: Number of HARQ processes for NR-U with larger SCS</w:t>
      </w:r>
      <w:bookmarkEnd w:id="15"/>
    </w:p>
    <w:p w14:paraId="1B909C5B" w14:textId="6B3DCBDF" w:rsidR="00175960" w:rsidRDefault="00175960" w:rsidP="00175960">
      <w:r>
        <w:t>In general, increasing the number of HARQ processes per cell has difficult software and hardware implementation implications. It will be preferred if an alternate approach can be used that takes advantage of the existing UE NR capability.</w:t>
      </w:r>
    </w:p>
    <w:p w14:paraId="333B070C" w14:textId="796C2F8F" w:rsidR="00297D03" w:rsidRDefault="00297D03" w:rsidP="00741165">
      <w:r>
        <w:t xml:space="preserve">One way to mitigate </w:t>
      </w:r>
      <w:r w:rsidR="005D49B9">
        <w:t>the increase in the number of HARQ processes</w:t>
      </w:r>
      <w:r>
        <w:t xml:space="preserve"> is to allow a single grant to schedule </w:t>
      </w:r>
      <w:r w:rsidR="00DD1951">
        <w:t xml:space="preserve">a single TB </w:t>
      </w:r>
      <w:r>
        <w:t>over</w:t>
      </w:r>
      <w:r w:rsidR="00175960">
        <w:t xml:space="preserve"> </w:t>
      </w:r>
      <w:r>
        <w:t>multiple slots</w:t>
      </w:r>
      <w:r w:rsidR="00DD1951">
        <w:t>.</w:t>
      </w:r>
      <w:r w:rsidR="005D49B9" w:rsidRPr="005D49B9">
        <w:t xml:space="preserve"> </w:t>
      </w:r>
      <w:r w:rsidR="005D49B9">
        <w:t xml:space="preserve">In </w:t>
      </w:r>
      <w:r w:rsidR="005D49B9">
        <w:fldChar w:fldCharType="begin"/>
      </w:r>
      <w:r w:rsidR="005D49B9">
        <w:instrText xml:space="preserve"> REF _Ref513489512 \h </w:instrText>
      </w:r>
      <w:r w:rsidR="005D49B9">
        <w:fldChar w:fldCharType="separate"/>
      </w:r>
      <w:r w:rsidR="00E541DC">
        <w:t xml:space="preserve">Figure </w:t>
      </w:r>
      <w:r w:rsidR="00E541DC">
        <w:rPr>
          <w:noProof/>
        </w:rPr>
        <w:t>4</w:t>
      </w:r>
      <w:r w:rsidR="005D49B9">
        <w:fldChar w:fldCharType="end"/>
      </w:r>
      <w:r w:rsidR="005D49B9">
        <w:t xml:space="preserve">, for example, with multi-slot grants that span 2 slots, the number of </w:t>
      </w:r>
      <w:r w:rsidR="00C51159">
        <w:t xml:space="preserve">required </w:t>
      </w:r>
      <w:r w:rsidR="005D49B9">
        <w:t xml:space="preserve">HARQ processes </w:t>
      </w:r>
      <w:r w:rsidR="00C51159">
        <w:t>reduces by a factor of two</w:t>
      </w:r>
      <w:r w:rsidR="005D49B9">
        <w:t>.</w:t>
      </w:r>
      <w:r w:rsidR="00DD1951">
        <w:t xml:space="preserve"> The TB size </w:t>
      </w:r>
      <w:r w:rsidR="005D49B9">
        <w:t>with the multi-slot grant</w:t>
      </w:r>
      <w:r w:rsidR="00DD1951">
        <w:t xml:space="preserve"> sho</w:t>
      </w:r>
      <w:r w:rsidR="005D49B9">
        <w:t>uld</w:t>
      </w:r>
      <w:r w:rsidR="00DD1951">
        <w:t xml:space="preserve"> scale proportionally with the number of slots and </w:t>
      </w:r>
      <w:r>
        <w:t>the TB s</w:t>
      </w:r>
      <w:r w:rsidR="00DD1951">
        <w:t>hould be</w:t>
      </w:r>
      <w:r>
        <w:t xml:space="preserve"> rate-matched over multiple slots</w:t>
      </w:r>
      <w:r w:rsidR="00DD1951">
        <w:t xml:space="preserve"> (rather than rate-matched for one slot and repeated </w:t>
      </w:r>
      <w:r w:rsidR="005D49B9">
        <w:t xml:space="preserve">over multiple slots </w:t>
      </w:r>
      <w:r w:rsidR="00DD1951">
        <w:t>which may have link-level performance losses)</w:t>
      </w:r>
      <w:r>
        <w:t>.</w:t>
      </w:r>
      <w:r w:rsidR="00DD1951">
        <w:t xml:space="preserve"> Such </w:t>
      </w:r>
      <w:r w:rsidR="00C51159">
        <w:t xml:space="preserve">multi-slot </w:t>
      </w:r>
      <w:r w:rsidR="00DD1951">
        <w:t xml:space="preserve">grants will help control </w:t>
      </w:r>
      <w:r w:rsidR="00915140">
        <w:t xml:space="preserve">the </w:t>
      </w:r>
      <w:r w:rsidR="00DD1951">
        <w:t xml:space="preserve">DL overhead for PDCCH as well as </w:t>
      </w:r>
      <w:r w:rsidR="00915140">
        <w:t xml:space="preserve">the </w:t>
      </w:r>
      <w:r w:rsidR="00DD1951">
        <w:t>UL overhead for HARQ ACK feedback.</w:t>
      </w:r>
      <w:r w:rsidR="005D49B9">
        <w:t xml:space="preserve"> These of</w:t>
      </w:r>
      <w:r w:rsidR="00C51159">
        <w:t xml:space="preserve"> </w:t>
      </w:r>
      <w:r w:rsidR="005D49B9">
        <w:t>course apply to both PDSCH and PUSCH scheduling.</w:t>
      </w:r>
    </w:p>
    <w:p w14:paraId="27446394" w14:textId="56536085" w:rsidR="00297D03" w:rsidRPr="00DD1951" w:rsidRDefault="00297D03" w:rsidP="00297D03">
      <w:pPr>
        <w:rPr>
          <w:b/>
        </w:rPr>
      </w:pPr>
      <w:bookmarkStart w:id="16" w:name="p6"/>
      <w:r w:rsidRPr="00DD1951">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E541DC">
        <w:rPr>
          <w:b/>
          <w:noProof/>
          <w:u w:val="single"/>
        </w:rPr>
        <w:t>8</w:t>
      </w:r>
      <w:r w:rsidR="002614F6">
        <w:rPr>
          <w:b/>
          <w:u w:val="single"/>
        </w:rPr>
        <w:fldChar w:fldCharType="end"/>
      </w:r>
      <w:r w:rsidRPr="00DD1951">
        <w:rPr>
          <w:b/>
          <w:u w:val="single"/>
        </w:rPr>
        <w:t>:</w:t>
      </w:r>
      <w:r w:rsidRPr="00DD1951">
        <w:rPr>
          <w:b/>
        </w:rPr>
        <w:t xml:space="preserve"> Introduce </w:t>
      </w:r>
      <w:r w:rsidR="005D49B9">
        <w:rPr>
          <w:b/>
        </w:rPr>
        <w:t>multi-slot grants with</w:t>
      </w:r>
      <w:r w:rsidRPr="00DD1951">
        <w:rPr>
          <w:b/>
        </w:rPr>
        <w:t xml:space="preserve"> the TB</w:t>
      </w:r>
      <w:r w:rsidR="00DD1951" w:rsidRPr="00DD1951">
        <w:rPr>
          <w:b/>
        </w:rPr>
        <w:t>(s)</w:t>
      </w:r>
      <w:r w:rsidRPr="00DD1951">
        <w:rPr>
          <w:b/>
        </w:rPr>
        <w:t xml:space="preserve"> rate matched </w:t>
      </w:r>
      <w:r w:rsidR="00DD1951" w:rsidRPr="00DD1951">
        <w:rPr>
          <w:b/>
        </w:rPr>
        <w:t>jointly across the multiple allocated slots</w:t>
      </w:r>
      <w:r w:rsidR="0013171F">
        <w:rPr>
          <w:b/>
        </w:rPr>
        <w:t xml:space="preserve"> for both DL and UL</w:t>
      </w:r>
    </w:p>
    <w:bookmarkEnd w:id="16"/>
    <w:p w14:paraId="2B3D5F86" w14:textId="414A7815" w:rsidR="00982156" w:rsidRDefault="00982156" w:rsidP="00A022A3">
      <w:r>
        <w:t>Note that th</w:t>
      </w:r>
      <w:r w:rsidR="008E661B">
        <w:t>e abov</w:t>
      </w:r>
      <w:r w:rsidR="00C6664A">
        <w:t>e</w:t>
      </w:r>
      <w:r>
        <w:t xml:space="preserve"> proposal is to make </w:t>
      </w:r>
      <w:r w:rsidR="008E661B">
        <w:t>one</w:t>
      </w:r>
      <w:r>
        <w:t xml:space="preserve"> TTI for PDSCH/PUSCH span multiple slots. This is in addition to the following agreements in RAN1#93 which propose scheduling multiple back to back TTIs of PUSCH using a single PDCCH or in a single PDCCH monitoring occasion.</w:t>
      </w:r>
      <w:r w:rsidR="008E661B">
        <w:t xml:space="preserve"> </w:t>
      </w:r>
    </w:p>
    <w:p w14:paraId="5DE4E845" w14:textId="77777777" w:rsidR="00982156" w:rsidRPr="00ED02EE" w:rsidRDefault="00982156" w:rsidP="00982156">
      <w:pPr>
        <w:pStyle w:val="ListParagraph"/>
        <w:numPr>
          <w:ilvl w:val="0"/>
          <w:numId w:val="47"/>
        </w:numPr>
        <w:spacing w:after="0" w:line="240" w:lineRule="auto"/>
        <w:contextualSpacing w:val="0"/>
      </w:pPr>
      <w:r w:rsidRPr="00ED02EE">
        <w:t xml:space="preserve">Scheduling multiple TTIs for PUSCH each using a separate UL grant in the same PDCCH monitoring occasion is identified as beneficial </w:t>
      </w:r>
    </w:p>
    <w:p w14:paraId="31AF98FA" w14:textId="77777777" w:rsidR="00982156" w:rsidRPr="00393913" w:rsidRDefault="00982156" w:rsidP="00982156">
      <w:pPr>
        <w:pStyle w:val="ListParagraph"/>
        <w:numPr>
          <w:ilvl w:val="0"/>
          <w:numId w:val="47"/>
        </w:numPr>
        <w:spacing w:after="0" w:line="240" w:lineRule="auto"/>
        <w:contextualSpacing w:val="0"/>
      </w:pPr>
      <w:r w:rsidRPr="00ED02EE">
        <w:lastRenderedPageBreak/>
        <w:t>Scheduling multiple TTIs for PUSCH using a single UL grant is identified as beneficial and should be supported in NR-U</w:t>
      </w:r>
    </w:p>
    <w:p w14:paraId="18E32A92" w14:textId="33D06734" w:rsidR="00982156" w:rsidRDefault="006F4681" w:rsidP="00A022A3">
      <w:r>
        <w:t>The above agreements do help reduce number of DL to UL switches and achieve more efficient operation in UL centric TxOP but do not help reduce the number of HARQ processes.</w:t>
      </w:r>
    </w:p>
    <w:p w14:paraId="44DCCE5B" w14:textId="22D2A52B" w:rsidR="00A022A3" w:rsidRDefault="00A022A3" w:rsidP="00A022A3">
      <w:r>
        <w:t xml:space="preserve">To enable more LBT opportunities for the UE, it may also be desirable for the multi-TTI grant to support mini-slot type grant at the beginning which switches to full slot grant at slot boundaries. </w:t>
      </w:r>
      <w:r w:rsidR="009946AF">
        <w:t xml:space="preserve">Some examples of how the multi-TTI grant would operate with LBT and with mix of mini-slots and full slots is shown </w:t>
      </w:r>
      <w:r w:rsidR="00896CB0">
        <w:t xml:space="preserve">in </w:t>
      </w:r>
      <w:r w:rsidR="00896CB0">
        <w:fldChar w:fldCharType="begin"/>
      </w:r>
      <w:r w:rsidR="00896CB0">
        <w:instrText xml:space="preserve"> REF _Ref513638859 \h </w:instrText>
      </w:r>
      <w:r w:rsidR="00896CB0">
        <w:fldChar w:fldCharType="separate"/>
      </w:r>
      <w:r w:rsidR="00E541DC">
        <w:t xml:space="preserve">Figure </w:t>
      </w:r>
      <w:r w:rsidR="00E541DC">
        <w:rPr>
          <w:noProof/>
        </w:rPr>
        <w:t>5</w:t>
      </w:r>
      <w:r w:rsidR="00896CB0">
        <w:fldChar w:fldCharType="end"/>
      </w:r>
      <w:r w:rsidR="009946AF">
        <w:t>.</w:t>
      </w:r>
    </w:p>
    <w:p w14:paraId="26B289B4" w14:textId="77777777" w:rsidR="009946AF" w:rsidRDefault="001244C6" w:rsidP="009946AF">
      <w:pPr>
        <w:keepNext/>
        <w:jc w:val="center"/>
      </w:pPr>
      <w:r>
        <w:object w:dxaOrig="11427" w:dyaOrig="6427" w14:anchorId="6833A61C">
          <v:shape id="_x0000_i1029" type="#_x0000_t75" style="width:425pt;height:238.5pt" o:ole="">
            <v:imagedata r:id="rId20" o:title=""/>
          </v:shape>
          <o:OLEObject Type="Embed" ProgID="Visio.Drawing.11" ShapeID="_x0000_i1029" DrawAspect="Content" ObjectID="_1608751385" r:id="rId21"/>
        </w:object>
      </w:r>
    </w:p>
    <w:p w14:paraId="65E5531F" w14:textId="299B4C89" w:rsidR="00A022A3" w:rsidRDefault="009946AF" w:rsidP="009946AF">
      <w:pPr>
        <w:pStyle w:val="Caption"/>
        <w:jc w:val="center"/>
      </w:pPr>
      <w:bookmarkStart w:id="17" w:name="_Ref513638859"/>
      <w:bookmarkStart w:id="18" w:name="_Ref513638854"/>
      <w:r>
        <w:t xml:space="preserve">Figure </w:t>
      </w:r>
      <w:r>
        <w:fldChar w:fldCharType="begin"/>
      </w:r>
      <w:r>
        <w:instrText xml:space="preserve"> SEQ Figure \* ARABIC </w:instrText>
      </w:r>
      <w:r>
        <w:fldChar w:fldCharType="separate"/>
      </w:r>
      <w:r w:rsidR="00E541DC">
        <w:rPr>
          <w:noProof/>
        </w:rPr>
        <w:t>5</w:t>
      </w:r>
      <w:r>
        <w:fldChar w:fldCharType="end"/>
      </w:r>
      <w:bookmarkEnd w:id="17"/>
      <w:r>
        <w:t>: Examples of operation with Multi-TTI grant</w:t>
      </w:r>
      <w:bookmarkEnd w:id="18"/>
    </w:p>
    <w:p w14:paraId="088A0C95" w14:textId="282802DA" w:rsidR="00A022A3" w:rsidRPr="00D336D3" w:rsidRDefault="00A022A3" w:rsidP="00A022A3">
      <w:pPr>
        <w:rPr>
          <w:b/>
        </w:rPr>
      </w:pPr>
      <w:bookmarkStart w:id="19" w:name="p8"/>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E541DC">
        <w:rPr>
          <w:b/>
          <w:noProof/>
          <w:u w:val="single"/>
        </w:rPr>
        <w:t>9</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 followed by </w:t>
      </w:r>
      <w:r>
        <w:rPr>
          <w:b/>
        </w:rPr>
        <w:t xml:space="preserve">switching to </w:t>
      </w:r>
      <w:r w:rsidRPr="00D336D3">
        <w:rPr>
          <w:b/>
        </w:rPr>
        <w:t>full slot at slot boundaries</w:t>
      </w:r>
    </w:p>
    <w:bookmarkEnd w:id="19"/>
    <w:p w14:paraId="39B49FE8" w14:textId="75566075" w:rsidR="00C8323F" w:rsidRDefault="00C8323F" w:rsidP="00C8323F">
      <w:pPr>
        <w:pStyle w:val="Heading2"/>
      </w:pPr>
      <w:r>
        <w:t>Multi TTI Grant</w:t>
      </w:r>
      <w:r w:rsidR="0043315E">
        <w:t>: DCI design</w:t>
      </w:r>
    </w:p>
    <w:p w14:paraId="68F57D4B" w14:textId="19A2DF29" w:rsidR="008D59BC" w:rsidRDefault="001A6C1F" w:rsidP="006C3180">
      <w:r>
        <w:t>With multi-TTI grant, we could have some configurations changing across the TTI’s while many others don’t change. We propose that a</w:t>
      </w:r>
      <w:r w:rsidR="008D59BC">
        <w:t>t least the following fields are common</w:t>
      </w:r>
      <w:r w:rsidR="003A47CB">
        <w:t xml:space="preserve"> or indicated only once</w:t>
      </w:r>
      <w:r w:rsidR="008D59BC">
        <w:t xml:space="preserve"> for all TTIs in the multi-TTI grant</w:t>
      </w:r>
      <w:r w:rsidR="0077666E">
        <w:t xml:space="preserve"> and are indicated using the same signalling mechanisms as in NR</w:t>
      </w:r>
      <w:r>
        <w:t>:</w:t>
      </w:r>
    </w:p>
    <w:p w14:paraId="5A91BB45" w14:textId="62B745B8" w:rsidR="008D59BC" w:rsidRDefault="008D59BC" w:rsidP="009A35AA">
      <w:pPr>
        <w:pStyle w:val="ListParagraph"/>
        <w:numPr>
          <w:ilvl w:val="0"/>
          <w:numId w:val="60"/>
        </w:numPr>
        <w:rPr>
          <w:lang w:eastAsia="zh-CN"/>
        </w:rPr>
      </w:pPr>
      <w:r>
        <w:rPr>
          <w:lang w:eastAsia="zh-CN"/>
        </w:rPr>
        <w:t xml:space="preserve">Identifier for </w:t>
      </w:r>
      <w:r>
        <w:t>DCI formats</w:t>
      </w:r>
    </w:p>
    <w:p w14:paraId="21A3D285" w14:textId="77777777" w:rsidR="008D59BC" w:rsidRDefault="008D59BC" w:rsidP="009A35AA">
      <w:pPr>
        <w:pStyle w:val="ListParagraph"/>
        <w:numPr>
          <w:ilvl w:val="0"/>
          <w:numId w:val="60"/>
        </w:numPr>
      </w:pPr>
      <w:r>
        <w:t>Carrier indicator</w:t>
      </w:r>
    </w:p>
    <w:p w14:paraId="24387EB4" w14:textId="000B324C" w:rsidR="008D59BC" w:rsidRDefault="008D59BC" w:rsidP="009A35AA">
      <w:pPr>
        <w:pStyle w:val="ListParagraph"/>
        <w:numPr>
          <w:ilvl w:val="0"/>
          <w:numId w:val="60"/>
        </w:numPr>
      </w:pPr>
      <w:r>
        <w:rPr>
          <w:lang w:eastAsia="zh-CN"/>
        </w:rPr>
        <w:t>Bandwidth part indicator</w:t>
      </w:r>
    </w:p>
    <w:p w14:paraId="3BE53842" w14:textId="1C7602A7" w:rsidR="008D59BC" w:rsidRDefault="008D59BC" w:rsidP="009A35AA">
      <w:pPr>
        <w:pStyle w:val="ListParagraph"/>
        <w:numPr>
          <w:ilvl w:val="0"/>
          <w:numId w:val="60"/>
        </w:numPr>
        <w:rPr>
          <w:lang w:eastAsia="zh-CN"/>
        </w:rPr>
      </w:pPr>
      <w:r>
        <w:rPr>
          <w:lang w:eastAsia="zh-CN"/>
        </w:rPr>
        <w:t>Frequency domain resource assignment</w:t>
      </w:r>
    </w:p>
    <w:p w14:paraId="76509110" w14:textId="5FBFB0E9" w:rsidR="008D59BC" w:rsidRDefault="008D59BC" w:rsidP="009A35AA">
      <w:pPr>
        <w:pStyle w:val="ListParagraph"/>
        <w:numPr>
          <w:ilvl w:val="0"/>
          <w:numId w:val="60"/>
        </w:numPr>
        <w:rPr>
          <w:lang w:eastAsia="zh-CN"/>
        </w:rPr>
      </w:pPr>
      <w:r>
        <w:rPr>
          <w:lang w:eastAsia="zh-CN"/>
        </w:rPr>
        <w:t>Frequency hopping flag</w:t>
      </w:r>
    </w:p>
    <w:p w14:paraId="57F2CF28" w14:textId="5A6D0179" w:rsidR="008D59BC" w:rsidRDefault="008D59BC" w:rsidP="009A35AA">
      <w:pPr>
        <w:pStyle w:val="ListParagraph"/>
        <w:numPr>
          <w:ilvl w:val="0"/>
          <w:numId w:val="60"/>
        </w:numPr>
      </w:pPr>
      <w:r>
        <w:t>Modulation and coding scheme</w:t>
      </w:r>
    </w:p>
    <w:p w14:paraId="4785B8B8" w14:textId="0622273A" w:rsidR="008D59BC" w:rsidRDefault="008D59BC" w:rsidP="009A35AA">
      <w:pPr>
        <w:pStyle w:val="ListParagraph"/>
        <w:numPr>
          <w:ilvl w:val="0"/>
          <w:numId w:val="60"/>
        </w:numPr>
      </w:pPr>
      <w:r>
        <w:t>TPC command for scheduled PUSCH</w:t>
      </w:r>
    </w:p>
    <w:p w14:paraId="67478F3F" w14:textId="1646983C" w:rsidR="008D59BC" w:rsidRDefault="008D59BC" w:rsidP="009A35AA">
      <w:pPr>
        <w:pStyle w:val="ListParagraph"/>
        <w:numPr>
          <w:ilvl w:val="0"/>
          <w:numId w:val="60"/>
        </w:numPr>
      </w:pPr>
      <w:r>
        <w:t>Precoding information and number of layers</w:t>
      </w:r>
    </w:p>
    <w:p w14:paraId="2D4AF4BD" w14:textId="568BCEE0" w:rsidR="008D59BC" w:rsidRDefault="000F6971" w:rsidP="009A35AA">
      <w:pPr>
        <w:pStyle w:val="ListParagraph"/>
        <w:numPr>
          <w:ilvl w:val="0"/>
          <w:numId w:val="60"/>
        </w:numPr>
        <w:rPr>
          <w:lang w:eastAsia="zh-CN"/>
        </w:rPr>
      </w:pPr>
      <w:r>
        <w:rPr>
          <w:lang w:eastAsia="zh-CN"/>
        </w:rPr>
        <w:t>Antenna ports</w:t>
      </w:r>
    </w:p>
    <w:p w14:paraId="4C8C426A" w14:textId="2BAE37A6" w:rsidR="000F6971" w:rsidRDefault="000F6971" w:rsidP="009A35AA">
      <w:pPr>
        <w:pStyle w:val="ListParagraph"/>
        <w:numPr>
          <w:ilvl w:val="0"/>
          <w:numId w:val="60"/>
        </w:numPr>
        <w:rPr>
          <w:lang w:eastAsia="zh-CN"/>
        </w:rPr>
      </w:pPr>
      <w:r>
        <w:rPr>
          <w:lang w:eastAsia="zh-CN"/>
        </w:rPr>
        <w:t>PTRS-DMRS association</w:t>
      </w:r>
    </w:p>
    <w:p w14:paraId="5599AED9" w14:textId="03BF81A6" w:rsidR="000F6971" w:rsidRDefault="000F6971" w:rsidP="009A35AA">
      <w:pPr>
        <w:pStyle w:val="ListParagraph"/>
        <w:numPr>
          <w:ilvl w:val="0"/>
          <w:numId w:val="60"/>
        </w:numPr>
        <w:rPr>
          <w:lang w:eastAsia="zh-CN"/>
        </w:rPr>
      </w:pPr>
      <w:r>
        <w:rPr>
          <w:lang w:eastAsia="zh-CN"/>
        </w:rPr>
        <w:t>beta_offset indicator</w:t>
      </w:r>
    </w:p>
    <w:p w14:paraId="64DD81CA" w14:textId="1ED21101" w:rsidR="000F6971" w:rsidRDefault="000F6971" w:rsidP="009A35AA">
      <w:pPr>
        <w:pStyle w:val="ListParagraph"/>
        <w:numPr>
          <w:ilvl w:val="0"/>
          <w:numId w:val="60"/>
        </w:numPr>
        <w:rPr>
          <w:lang w:eastAsia="zh-CN"/>
        </w:rPr>
      </w:pPr>
      <w:r>
        <w:rPr>
          <w:lang w:eastAsia="zh-CN"/>
        </w:rPr>
        <w:t>DMRS sequence initialization</w:t>
      </w:r>
    </w:p>
    <w:p w14:paraId="7BE3270E" w14:textId="4526BA20" w:rsidR="000F6971" w:rsidRPr="009A35AA" w:rsidRDefault="000F6971" w:rsidP="009A35AA">
      <w:pPr>
        <w:pStyle w:val="ListParagraph"/>
        <w:numPr>
          <w:ilvl w:val="0"/>
          <w:numId w:val="60"/>
        </w:numPr>
        <w:rPr>
          <w:rFonts w:eastAsiaTheme="minorEastAsia"/>
          <w:lang w:eastAsia="zh-CN"/>
        </w:rPr>
      </w:pPr>
      <w:r w:rsidRPr="009A35AA">
        <w:rPr>
          <w:rFonts w:eastAsiaTheme="minorEastAsia"/>
          <w:lang w:eastAsia="zh-CN"/>
        </w:rPr>
        <w:t>UL-SCH indicator</w:t>
      </w:r>
    </w:p>
    <w:p w14:paraId="4DC96AA2" w14:textId="77777777" w:rsidR="0077666E" w:rsidRDefault="0077666E" w:rsidP="009A35AA">
      <w:pPr>
        <w:pStyle w:val="ListParagraph"/>
        <w:numPr>
          <w:ilvl w:val="0"/>
          <w:numId w:val="65"/>
        </w:numPr>
        <w:rPr>
          <w:lang w:eastAsia="zh-CN"/>
        </w:rPr>
      </w:pPr>
      <w:r>
        <w:rPr>
          <w:lang w:eastAsia="zh-CN"/>
        </w:rPr>
        <w:t>SRS resource indicator</w:t>
      </w:r>
    </w:p>
    <w:p w14:paraId="430CB8F2" w14:textId="77777777" w:rsidR="0077666E" w:rsidRDefault="0077666E" w:rsidP="009A35AA">
      <w:pPr>
        <w:pStyle w:val="ListParagraph"/>
        <w:numPr>
          <w:ilvl w:val="0"/>
          <w:numId w:val="65"/>
        </w:numPr>
        <w:rPr>
          <w:lang w:eastAsia="zh-CN"/>
        </w:rPr>
      </w:pPr>
      <w:r>
        <w:rPr>
          <w:lang w:eastAsia="zh-CN"/>
        </w:rPr>
        <w:t>SRS request</w:t>
      </w:r>
    </w:p>
    <w:p w14:paraId="5A1FEB90" w14:textId="77777777" w:rsidR="0077666E" w:rsidRDefault="0077666E" w:rsidP="009A35AA">
      <w:pPr>
        <w:pStyle w:val="ListParagraph"/>
        <w:numPr>
          <w:ilvl w:val="0"/>
          <w:numId w:val="65"/>
        </w:numPr>
        <w:rPr>
          <w:lang w:eastAsia="zh-CN"/>
        </w:rPr>
      </w:pPr>
      <w:r>
        <w:rPr>
          <w:lang w:eastAsia="zh-CN"/>
        </w:rPr>
        <w:t>CSI request</w:t>
      </w:r>
    </w:p>
    <w:p w14:paraId="6DB9957F" w14:textId="06D297E9" w:rsidR="00555EB9" w:rsidRDefault="00555EB9" w:rsidP="009A35AA">
      <w:pPr>
        <w:pStyle w:val="ListParagraph"/>
        <w:numPr>
          <w:ilvl w:val="0"/>
          <w:numId w:val="63"/>
        </w:numPr>
        <w:rPr>
          <w:lang w:eastAsia="zh-CN"/>
        </w:rPr>
      </w:pPr>
      <w:r>
        <w:rPr>
          <w:lang w:eastAsia="zh-CN"/>
        </w:rPr>
        <w:t>1</w:t>
      </w:r>
      <w:r w:rsidRPr="00555EB9">
        <w:rPr>
          <w:vertAlign w:val="superscript"/>
          <w:lang w:eastAsia="zh-CN"/>
        </w:rPr>
        <w:t>st</w:t>
      </w:r>
      <w:r>
        <w:rPr>
          <w:lang w:eastAsia="zh-CN"/>
        </w:rPr>
        <w:t xml:space="preserve"> downlink assignment index</w:t>
      </w:r>
    </w:p>
    <w:p w14:paraId="03A90933" w14:textId="77777777" w:rsidR="00555EB9" w:rsidRDefault="00555EB9" w:rsidP="009A35AA">
      <w:pPr>
        <w:pStyle w:val="ListParagraph"/>
        <w:numPr>
          <w:ilvl w:val="0"/>
          <w:numId w:val="63"/>
        </w:numPr>
        <w:rPr>
          <w:lang w:eastAsia="zh-CN"/>
        </w:rPr>
      </w:pPr>
      <w:r>
        <w:t>2</w:t>
      </w:r>
      <w:r w:rsidRPr="00555EB9">
        <w:rPr>
          <w:vertAlign w:val="superscript"/>
        </w:rPr>
        <w:t>nd</w:t>
      </w:r>
      <w:r>
        <w:t xml:space="preserve"> </w:t>
      </w:r>
      <w:r>
        <w:rPr>
          <w:lang w:eastAsia="zh-CN"/>
        </w:rPr>
        <w:t>downlink assignment index</w:t>
      </w:r>
    </w:p>
    <w:p w14:paraId="3FE64395" w14:textId="2698FBF4" w:rsidR="000F6971" w:rsidRDefault="0077666E" w:rsidP="006C3180">
      <w:r>
        <w:lastRenderedPageBreak/>
        <w:t>The following information may change across TTIs</w:t>
      </w:r>
      <w:r w:rsidR="001A6C1F">
        <w:t>:</w:t>
      </w:r>
    </w:p>
    <w:p w14:paraId="2462C057" w14:textId="0CA56D28" w:rsidR="008D59BC" w:rsidRDefault="008D59BC" w:rsidP="009A35AA">
      <w:pPr>
        <w:pStyle w:val="ListParagraph"/>
        <w:numPr>
          <w:ilvl w:val="0"/>
          <w:numId w:val="62"/>
        </w:numPr>
        <w:rPr>
          <w:lang w:eastAsia="zh-CN"/>
        </w:rPr>
      </w:pPr>
      <w:r>
        <w:rPr>
          <w:lang w:eastAsia="zh-CN"/>
        </w:rPr>
        <w:t>Time domain resource assignment</w:t>
      </w:r>
      <w:r w:rsidR="0077666E">
        <w:rPr>
          <w:lang w:eastAsia="zh-CN"/>
        </w:rPr>
        <w:t>: This may now provide a start symbol for first slot and last symbol for last slot. This may also be enhanced to provide information on number of TTIs, information about any gaps in transmission</w:t>
      </w:r>
      <w:r w:rsidR="00555EB9">
        <w:rPr>
          <w:lang w:eastAsia="zh-CN"/>
        </w:rPr>
        <w:t xml:space="preserve"> (which may be useful due to timeline reasons for scheduling more PUSCHs for example)</w:t>
      </w:r>
      <w:r w:rsidR="0077666E">
        <w:rPr>
          <w:lang w:eastAsia="zh-CN"/>
        </w:rPr>
        <w:t xml:space="preserve">. </w:t>
      </w:r>
    </w:p>
    <w:p w14:paraId="276949DB" w14:textId="77524C11" w:rsidR="008D59BC" w:rsidRDefault="008D59BC" w:rsidP="009A35AA">
      <w:pPr>
        <w:pStyle w:val="ListParagraph"/>
        <w:numPr>
          <w:ilvl w:val="0"/>
          <w:numId w:val="62"/>
        </w:numPr>
      </w:pPr>
      <w:r>
        <w:t>New data indicator</w:t>
      </w:r>
    </w:p>
    <w:p w14:paraId="2B3D28E7" w14:textId="4BD8B5C5" w:rsidR="008D59BC" w:rsidRDefault="008D59BC" w:rsidP="009A35AA">
      <w:pPr>
        <w:pStyle w:val="ListParagraph"/>
        <w:numPr>
          <w:ilvl w:val="0"/>
          <w:numId w:val="62"/>
        </w:numPr>
      </w:pPr>
      <w:r>
        <w:t>Redundancy version</w:t>
      </w:r>
    </w:p>
    <w:p w14:paraId="53C22487" w14:textId="2A2A02DA" w:rsidR="008D59BC" w:rsidRDefault="008D59BC" w:rsidP="0077666E">
      <w:pPr>
        <w:pStyle w:val="ListParagraph"/>
        <w:numPr>
          <w:ilvl w:val="0"/>
          <w:numId w:val="62"/>
        </w:numPr>
      </w:pPr>
      <w:r>
        <w:t>HARQ process number</w:t>
      </w:r>
    </w:p>
    <w:p w14:paraId="28BC3CF0" w14:textId="3C905938" w:rsidR="0077666E" w:rsidRDefault="003A47CB" w:rsidP="009A35AA">
      <w:pPr>
        <w:pStyle w:val="ListParagraph"/>
        <w:numPr>
          <w:ilvl w:val="1"/>
          <w:numId w:val="62"/>
        </w:numPr>
      </w:pPr>
      <w:r>
        <w:t>E.g. grant provides s</w:t>
      </w:r>
      <w:r w:rsidR="0077666E">
        <w:t xml:space="preserve">tarting HARQ process number with </w:t>
      </w:r>
      <w:r>
        <w:t xml:space="preserve">HARQ ID of </w:t>
      </w:r>
      <w:r w:rsidR="0077666E">
        <w:t xml:space="preserve">subsequent </w:t>
      </w:r>
      <w:r>
        <w:t>TTIs</w:t>
      </w:r>
      <w:r w:rsidR="0077666E">
        <w:t xml:space="preserve"> incrementing by 1</w:t>
      </w:r>
    </w:p>
    <w:p w14:paraId="6E631FF5" w14:textId="77777777" w:rsidR="000F6971" w:rsidRDefault="000F6971" w:rsidP="009A35AA">
      <w:pPr>
        <w:pStyle w:val="ListParagraph"/>
        <w:numPr>
          <w:ilvl w:val="0"/>
          <w:numId w:val="62"/>
        </w:numPr>
        <w:rPr>
          <w:lang w:eastAsia="zh-CN"/>
        </w:rPr>
      </w:pPr>
      <w:r>
        <w:rPr>
          <w:lang w:eastAsia="zh-CN"/>
        </w:rPr>
        <w:t>CBG transmission information (CBGTI)</w:t>
      </w:r>
    </w:p>
    <w:p w14:paraId="0EB9C740" w14:textId="0F288B10" w:rsidR="003A47CB" w:rsidRDefault="001A6C1F" w:rsidP="003A47CB">
      <w:r>
        <w:t>Furthermore, we propose that the following a</w:t>
      </w:r>
      <w:r w:rsidR="003A47CB">
        <w:t xml:space="preserve">dditional information </w:t>
      </w:r>
      <w:r>
        <w:t>be</w:t>
      </w:r>
      <w:r w:rsidR="003A47CB">
        <w:t xml:space="preserve"> include</w:t>
      </w:r>
      <w:r>
        <w:t>d in the DCI</w:t>
      </w:r>
    </w:p>
    <w:p w14:paraId="081D9B33" w14:textId="15159402" w:rsidR="003A47CB" w:rsidRDefault="003A47CB" w:rsidP="003A47CB">
      <w:pPr>
        <w:pStyle w:val="ListParagraph"/>
        <w:numPr>
          <w:ilvl w:val="0"/>
          <w:numId w:val="61"/>
        </w:numPr>
      </w:pPr>
      <w:r>
        <w:t>Number of TTIs</w:t>
      </w:r>
      <w:r w:rsidR="001A6C1F">
        <w:t xml:space="preserve"> (this may be included as part of enhanced time domain resource assignment)</w:t>
      </w:r>
    </w:p>
    <w:p w14:paraId="72D7A8CC" w14:textId="2C64694E" w:rsidR="003A47CB" w:rsidRDefault="003A47CB" w:rsidP="003A47CB">
      <w:pPr>
        <w:pStyle w:val="ListParagraph"/>
        <w:numPr>
          <w:ilvl w:val="0"/>
          <w:numId w:val="61"/>
        </w:numPr>
      </w:pPr>
      <w:r>
        <w:t>Information about number of allowed mini / full slots</w:t>
      </w:r>
    </w:p>
    <w:p w14:paraId="21ECF95A" w14:textId="7356ED2A" w:rsidR="00F51596" w:rsidRPr="00307EED" w:rsidRDefault="00F51596" w:rsidP="006C3180">
      <w:r w:rsidRPr="00307EED">
        <w:t>NR support CBG based HARQ ACK feedback and CBG based retransmission. The benefits CBG based HARQ also apply to NR-U and hence should be supported for NR-U. However, indicat</w:t>
      </w:r>
      <w:r w:rsidR="003A47CB">
        <w:t>ing</w:t>
      </w:r>
      <w:r w:rsidRPr="00307EED">
        <w:t xml:space="preserve"> the CBG based </w:t>
      </w:r>
      <w:r w:rsidR="006F4681">
        <w:t>transmission information</w:t>
      </w:r>
      <w:r w:rsidRPr="00307EED">
        <w:t xml:space="preserve"> for each o</w:t>
      </w:r>
      <w:r w:rsidR="006F4681">
        <w:t>f</w:t>
      </w:r>
      <w:r w:rsidRPr="00307EED">
        <w:t xml:space="preserve"> the TTI</w:t>
      </w:r>
      <w:r w:rsidR="006F4681">
        <w:t>s</w:t>
      </w:r>
      <w:r w:rsidRPr="00307EED">
        <w:t xml:space="preserve"> </w:t>
      </w:r>
      <w:r w:rsidR="006F4681">
        <w:t xml:space="preserve">scheduled by the multi-TTI grant </w:t>
      </w:r>
      <w:r w:rsidRPr="00307EED">
        <w:t xml:space="preserve">in the </w:t>
      </w:r>
      <w:r w:rsidR="006F4681">
        <w:t xml:space="preserve">same </w:t>
      </w:r>
      <w:r w:rsidRPr="00307EED">
        <w:t>DCI can increase the DCI overhead significantly. For example, with 16 HARQ processes and 4 CBGs per HARQ process, the multi-TTI grant would need 64 bit</w:t>
      </w:r>
      <w:r w:rsidR="006F4681">
        <w:t>s</w:t>
      </w:r>
      <w:r w:rsidRPr="00307EED">
        <w:t xml:space="preserve"> just for the CBG based </w:t>
      </w:r>
      <w:r w:rsidR="006F4681">
        <w:t>transmission</w:t>
      </w:r>
      <w:r w:rsidRPr="00307EED">
        <w:t xml:space="preserve"> information.</w:t>
      </w:r>
      <w:r w:rsidR="003A47CB">
        <w:t xml:space="preserve"> Similarly, there are other fields that were mentioned above that can change every TTI.</w:t>
      </w:r>
      <w:r w:rsidRPr="00307EED">
        <w:t xml:space="preserve"> </w:t>
      </w:r>
      <w:r w:rsidR="003A47CB">
        <w:t xml:space="preserve">Hence, </w:t>
      </w:r>
      <w:r w:rsidR="00C91D65">
        <w:t>s</w:t>
      </w:r>
      <w:r w:rsidRPr="00307EED">
        <w:t xml:space="preserve">ome solutions need to be considered in order to accommodate the increased DCI overhead. The following solutions can be considered for </w:t>
      </w:r>
      <w:r w:rsidR="00241E68" w:rsidRPr="00307EED">
        <w:t>reducing the DCI size.</w:t>
      </w:r>
      <w:r w:rsidRPr="00307EED">
        <w:t xml:space="preserve"> </w:t>
      </w:r>
    </w:p>
    <w:p w14:paraId="42C6F9AD" w14:textId="6473FDE3" w:rsidR="006C3180" w:rsidRPr="00307EED" w:rsidRDefault="00F51596" w:rsidP="00F51596">
      <w:pPr>
        <w:pStyle w:val="ListParagraph"/>
        <w:numPr>
          <w:ilvl w:val="0"/>
          <w:numId w:val="51"/>
        </w:numPr>
      </w:pPr>
      <w:r w:rsidRPr="00307EED">
        <w:t>Splitting the information into two smaller DCIs</w:t>
      </w:r>
    </w:p>
    <w:p w14:paraId="50DFEABF" w14:textId="6C2A7AF1" w:rsidR="00F51596" w:rsidRPr="00307EED" w:rsidRDefault="00F51596" w:rsidP="00F51596">
      <w:pPr>
        <w:pStyle w:val="ListParagraph"/>
        <w:numPr>
          <w:ilvl w:val="0"/>
          <w:numId w:val="51"/>
        </w:numPr>
      </w:pPr>
      <w:r w:rsidRPr="00307EED">
        <w:t>Compression schemes for the CBG indication</w:t>
      </w:r>
      <w:r w:rsidR="0024048E" w:rsidRPr="00307EED">
        <w:t xml:space="preserve"> in multi-TTI grant</w:t>
      </w:r>
      <w:r w:rsidRPr="00307EED">
        <w:t xml:space="preserve">. </w:t>
      </w:r>
    </w:p>
    <w:p w14:paraId="7A444818" w14:textId="6684D6E2" w:rsidR="0024048E" w:rsidRPr="00307EED" w:rsidRDefault="0024048E" w:rsidP="0024048E">
      <w:r w:rsidRPr="00307EED">
        <w:t>A simple compression scheme could be to only support CBG based retransmission for</w:t>
      </w:r>
      <w:r w:rsidR="00241E68" w:rsidRPr="00307EED">
        <w:t xml:space="preserve"> a limited number of TBs.</w:t>
      </w:r>
      <w:r w:rsidRPr="00307EED">
        <w:t xml:space="preserve"> For the example considered above,</w:t>
      </w:r>
      <w:r w:rsidR="00241E68" w:rsidRPr="00307EED">
        <w:t xml:space="preserve"> if we limit the CBG based allocation to 4 TBs, we</w:t>
      </w:r>
      <w:r w:rsidRPr="00307EED">
        <w:t xml:space="preserve"> would require </w:t>
      </w:r>
      <w:r w:rsidR="00241E68" w:rsidRPr="00307EED">
        <w:t xml:space="preserve">log2 (16 choose 4) to indicate the 4 HARQ processes, and </w:t>
      </w:r>
      <w:r w:rsidRPr="00307EED">
        <w:t xml:space="preserve">4 bits </w:t>
      </w:r>
      <w:r w:rsidR="00241E68" w:rsidRPr="00307EED">
        <w:t xml:space="preserve">for CBG allocation per HARQ process </w:t>
      </w:r>
      <w:r w:rsidRPr="00307EED">
        <w:t>x 4 HARQ processes</w:t>
      </w:r>
      <w:r w:rsidR="00241E68" w:rsidRPr="00307EED">
        <w:t xml:space="preserve">, i.e., </w:t>
      </w:r>
      <w:r w:rsidRPr="00307EED">
        <w:t>27 bits instead of 64 bits.</w:t>
      </w:r>
    </w:p>
    <w:p w14:paraId="658AAB74" w14:textId="0D934269" w:rsidR="00FD2E5C" w:rsidRPr="00307EED" w:rsidRDefault="00FD2E5C" w:rsidP="00FD2E5C">
      <w:pPr>
        <w:rPr>
          <w:b/>
        </w:rPr>
      </w:pPr>
      <w:bookmarkStart w:id="20" w:name="p10"/>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E541DC">
        <w:rPr>
          <w:b/>
          <w:noProof/>
          <w:u w:val="single"/>
        </w:rPr>
        <w:t>10</w:t>
      </w:r>
      <w:r w:rsidRPr="00307EED">
        <w:rPr>
          <w:b/>
          <w:u w:val="single"/>
        </w:rPr>
        <w:fldChar w:fldCharType="end"/>
      </w:r>
      <w:r w:rsidRPr="00307EED">
        <w:rPr>
          <w:b/>
          <w:u w:val="single"/>
        </w:rPr>
        <w:t>:</w:t>
      </w:r>
      <w:r w:rsidRPr="00307EED">
        <w:rPr>
          <w:b/>
        </w:rPr>
        <w:t xml:space="preserve"> The multi-TTI grants should also support CBG based retransmissions</w:t>
      </w:r>
      <w:bookmarkEnd w:id="20"/>
    </w:p>
    <w:p w14:paraId="0860CF8A" w14:textId="0CC535C2" w:rsidR="0024048E" w:rsidRPr="00307EED" w:rsidRDefault="0024048E" w:rsidP="00EE18D1">
      <w:pPr>
        <w:rPr>
          <w:b/>
        </w:rPr>
      </w:pPr>
      <w:bookmarkStart w:id="21" w:name="p11"/>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E541DC">
        <w:rPr>
          <w:b/>
          <w:noProof/>
          <w:u w:val="single"/>
        </w:rPr>
        <w:t>11</w:t>
      </w:r>
      <w:r w:rsidRPr="00307EED">
        <w:rPr>
          <w:b/>
          <w:u w:val="single"/>
        </w:rPr>
        <w:fldChar w:fldCharType="end"/>
      </w:r>
      <w:r w:rsidRPr="00307EED">
        <w:rPr>
          <w:b/>
          <w:u w:val="single"/>
        </w:rPr>
        <w:t>:</w:t>
      </w:r>
      <w:r w:rsidR="00E22C93">
        <w:rPr>
          <w:b/>
        </w:rPr>
        <w:t xml:space="preserve"> </w:t>
      </w:r>
      <w:r w:rsidR="00241E68" w:rsidRPr="00307EED">
        <w:rPr>
          <w:b/>
        </w:rPr>
        <w:t>Introduce</w:t>
      </w:r>
      <w:r w:rsidRPr="00307EED">
        <w:rPr>
          <w:b/>
        </w:rPr>
        <w:t xml:space="preserve"> the following schemes to reduce the DCI size of multi-TTI grant</w:t>
      </w:r>
      <w:r w:rsidR="00FD2E5C" w:rsidRPr="00307EED">
        <w:rPr>
          <w:b/>
        </w:rPr>
        <w:t xml:space="preserve"> with CBG based retransmissions</w:t>
      </w:r>
    </w:p>
    <w:p w14:paraId="22869EBC" w14:textId="77777777" w:rsidR="0024048E" w:rsidRPr="006F4681" w:rsidRDefault="0024048E" w:rsidP="0024048E">
      <w:pPr>
        <w:pStyle w:val="ListParagraph"/>
        <w:numPr>
          <w:ilvl w:val="0"/>
          <w:numId w:val="51"/>
        </w:numPr>
        <w:rPr>
          <w:b/>
        </w:rPr>
      </w:pPr>
      <w:r w:rsidRPr="006F4681">
        <w:rPr>
          <w:b/>
        </w:rPr>
        <w:t>Splitting the information into two smaller DCIs</w:t>
      </w:r>
    </w:p>
    <w:p w14:paraId="2184512A" w14:textId="1F580D1F" w:rsidR="0024048E" w:rsidRPr="006F4681" w:rsidRDefault="0024048E" w:rsidP="0024048E">
      <w:pPr>
        <w:pStyle w:val="ListParagraph"/>
        <w:numPr>
          <w:ilvl w:val="0"/>
          <w:numId w:val="51"/>
        </w:numPr>
        <w:rPr>
          <w:b/>
        </w:rPr>
      </w:pPr>
      <w:r w:rsidRPr="006F4681">
        <w:rPr>
          <w:b/>
        </w:rPr>
        <w:t xml:space="preserve">Compression schemes for the CBG indication in multi-TTI grant </w:t>
      </w:r>
    </w:p>
    <w:bookmarkEnd w:id="21"/>
    <w:p w14:paraId="2B918C56" w14:textId="44AD339F" w:rsidR="00D12099" w:rsidRDefault="00241E68" w:rsidP="00D12099">
      <w:pPr>
        <w:rPr>
          <w:b/>
        </w:rPr>
      </w:pPr>
      <w:r>
        <w:t xml:space="preserve">Similar considerations also apply to ACK feedback in UL especially if we support group HARQ-ACK feedback for all HARQ processes. </w:t>
      </w:r>
      <w:r w:rsidR="00D12099">
        <w:br/>
      </w:r>
      <w:bookmarkStart w:id="22" w:name="p12"/>
      <w:r w:rsidR="00D12099" w:rsidRPr="003C413D">
        <w:rPr>
          <w:b/>
          <w:u w:val="single"/>
        </w:rPr>
        <w:t xml:space="preserve">Proposal </w:t>
      </w:r>
      <w:r w:rsidR="00D12099">
        <w:rPr>
          <w:b/>
          <w:u w:val="single"/>
        </w:rPr>
        <w:fldChar w:fldCharType="begin"/>
      </w:r>
      <w:r w:rsidR="00D12099">
        <w:rPr>
          <w:b/>
          <w:u w:val="single"/>
        </w:rPr>
        <w:instrText xml:space="preserve"> seq prop </w:instrText>
      </w:r>
      <w:r w:rsidR="00D12099">
        <w:rPr>
          <w:b/>
          <w:u w:val="single"/>
        </w:rPr>
        <w:fldChar w:fldCharType="separate"/>
      </w:r>
      <w:r w:rsidR="00E541DC">
        <w:rPr>
          <w:b/>
          <w:noProof/>
          <w:u w:val="single"/>
        </w:rPr>
        <w:t>12</w:t>
      </w:r>
      <w:r w:rsidR="00D12099">
        <w:rPr>
          <w:b/>
          <w:u w:val="single"/>
        </w:rPr>
        <w:fldChar w:fldCharType="end"/>
      </w:r>
      <w:r w:rsidR="00D12099" w:rsidRPr="003C413D">
        <w:rPr>
          <w:b/>
          <w:u w:val="single"/>
        </w:rPr>
        <w:t>:</w:t>
      </w:r>
      <w:r w:rsidR="00D12099" w:rsidRPr="003C413D">
        <w:rPr>
          <w:b/>
        </w:rPr>
        <w:t xml:space="preserve"> </w:t>
      </w:r>
      <w:r w:rsidR="00D12099">
        <w:rPr>
          <w:b/>
        </w:rPr>
        <w:t xml:space="preserve">The group HARQ-ACK feedback should </w:t>
      </w:r>
      <w:r w:rsidR="00FD2E5C">
        <w:rPr>
          <w:b/>
        </w:rPr>
        <w:t xml:space="preserve">also </w:t>
      </w:r>
      <w:r w:rsidR="00D12099">
        <w:rPr>
          <w:b/>
        </w:rPr>
        <w:t>support CBG level ACK/NACK feedback</w:t>
      </w:r>
    </w:p>
    <w:p w14:paraId="76BCE11F" w14:textId="4152C369" w:rsidR="00241E68" w:rsidRPr="006B1617" w:rsidRDefault="00241E68" w:rsidP="00241E68">
      <w:pPr>
        <w:rPr>
          <w:b/>
        </w:rPr>
      </w:pPr>
      <w:bookmarkStart w:id="23" w:name="p13"/>
      <w:bookmarkEnd w:id="22"/>
      <w:r w:rsidRPr="006B1617">
        <w:rPr>
          <w:b/>
          <w:u w:val="single"/>
        </w:rPr>
        <w:t xml:space="preserve">Proposal </w:t>
      </w:r>
      <w:r w:rsidRPr="006B1617">
        <w:rPr>
          <w:b/>
          <w:u w:val="single"/>
        </w:rPr>
        <w:fldChar w:fldCharType="begin"/>
      </w:r>
      <w:r w:rsidRPr="006B1617">
        <w:rPr>
          <w:b/>
          <w:u w:val="single"/>
        </w:rPr>
        <w:instrText xml:space="preserve"> seq prop </w:instrText>
      </w:r>
      <w:r w:rsidRPr="006B1617">
        <w:rPr>
          <w:b/>
          <w:u w:val="single"/>
        </w:rPr>
        <w:fldChar w:fldCharType="separate"/>
      </w:r>
      <w:r w:rsidR="00E541DC">
        <w:rPr>
          <w:b/>
          <w:noProof/>
          <w:u w:val="single"/>
        </w:rPr>
        <w:t>13</w:t>
      </w:r>
      <w:r w:rsidRPr="006B1617">
        <w:rPr>
          <w:b/>
          <w:u w:val="single"/>
        </w:rPr>
        <w:fldChar w:fldCharType="end"/>
      </w:r>
      <w:r w:rsidRPr="006B1617">
        <w:rPr>
          <w:b/>
          <w:u w:val="single"/>
        </w:rPr>
        <w:t>:</w:t>
      </w:r>
      <w:r w:rsidRPr="006B1617">
        <w:rPr>
          <w:b/>
        </w:rPr>
        <w:t xml:space="preserve"> </w:t>
      </w:r>
      <w:r>
        <w:rPr>
          <w:b/>
        </w:rPr>
        <w:t xml:space="preserve"> Introduce compression schemes to reduce the ACK feedback overhead for CBG based group HARQ ACK feedback</w:t>
      </w:r>
    </w:p>
    <w:bookmarkEnd w:id="23"/>
    <w:p w14:paraId="5BCD9D42" w14:textId="599B97EA" w:rsidR="006C3180" w:rsidRDefault="008E661B" w:rsidP="006C3180">
      <w:pPr>
        <w:pStyle w:val="Heading2"/>
      </w:pPr>
      <w:r>
        <w:lastRenderedPageBreak/>
        <w:t>Two</w:t>
      </w:r>
      <w:r w:rsidR="006C3180">
        <w:t xml:space="preserve">-Stage </w:t>
      </w:r>
      <w:r>
        <w:t>G</w:t>
      </w:r>
      <w:r w:rsidR="006C3180">
        <w:t>rant</w:t>
      </w:r>
    </w:p>
    <w:p w14:paraId="0F648734" w14:textId="4D4143AA" w:rsidR="00D07B87" w:rsidRDefault="003931B3" w:rsidP="00393913">
      <w:pPr>
        <w:keepNext/>
        <w:jc w:val="center"/>
      </w:pPr>
      <w:r>
        <w:rPr>
          <w:b/>
        </w:rPr>
        <w:object w:dxaOrig="17031" w:dyaOrig="7656" w14:anchorId="07EED88C">
          <v:shape id="_x0000_i1030" type="#_x0000_t75" style="width:414pt;height:186pt" o:ole="">
            <v:imagedata r:id="rId22" o:title=""/>
          </v:shape>
          <o:OLEObject Type="Embed" ProgID="Visio.Drawing.11" ShapeID="_x0000_i1030" DrawAspect="Content" ObjectID="_1608751386" r:id="rId23"/>
        </w:object>
      </w:r>
    </w:p>
    <w:p w14:paraId="235BEC89" w14:textId="5464DF92" w:rsidR="00CA61C5" w:rsidRDefault="00D07B87" w:rsidP="00393913">
      <w:pPr>
        <w:pStyle w:val="Caption"/>
        <w:jc w:val="center"/>
      </w:pPr>
      <w:bookmarkStart w:id="24" w:name="_Ref521327881"/>
      <w:r>
        <w:t xml:space="preserve">Figure </w:t>
      </w:r>
      <w:r>
        <w:fldChar w:fldCharType="begin"/>
      </w:r>
      <w:r>
        <w:instrText xml:space="preserve"> SEQ Figure \* ARABIC </w:instrText>
      </w:r>
      <w:r>
        <w:fldChar w:fldCharType="separate"/>
      </w:r>
      <w:r w:rsidR="00E541DC">
        <w:rPr>
          <w:noProof/>
        </w:rPr>
        <w:t>6</w:t>
      </w:r>
      <w:r>
        <w:fldChar w:fldCharType="end"/>
      </w:r>
      <w:bookmarkEnd w:id="24"/>
      <w:r>
        <w:t>: Two-stage grant for scheduling PUSCH</w:t>
      </w:r>
    </w:p>
    <w:p w14:paraId="62238F38" w14:textId="354223D7" w:rsidR="001D7AA3" w:rsidRDefault="001D7AA3" w:rsidP="00A022A3">
      <w:r>
        <w:t xml:space="preserve">As shown in </w:t>
      </w:r>
      <w:r>
        <w:fldChar w:fldCharType="begin"/>
      </w:r>
      <w:r>
        <w:instrText xml:space="preserve"> REF _Ref521327881 \h </w:instrText>
      </w:r>
      <w:r>
        <w:fldChar w:fldCharType="separate"/>
      </w:r>
      <w:r w:rsidR="00E541DC">
        <w:t xml:space="preserve">Figure </w:t>
      </w:r>
      <w:r w:rsidR="00E541DC">
        <w:rPr>
          <w:noProof/>
        </w:rPr>
        <w:t>6</w:t>
      </w:r>
      <w:r>
        <w:fldChar w:fldCharType="end"/>
      </w:r>
      <w:r>
        <w:t>, d</w:t>
      </w:r>
      <w:r w:rsidR="00D07B87">
        <w:t>ue to the delay between the UL grant sent in PDCCH in DL and the PUSCH transmission</w:t>
      </w:r>
      <w:r>
        <w:t xml:space="preserve"> in UL</w:t>
      </w:r>
      <w:r w:rsidR="00D07B87">
        <w:t xml:space="preserve">, a node winning the </w:t>
      </w:r>
      <w:r>
        <w:t xml:space="preserve">medium </w:t>
      </w:r>
      <w:r w:rsidR="00D07B87">
        <w:t>could still lose it prior to the UL transmission.</w:t>
      </w:r>
      <w:r>
        <w:t xml:space="preserve"> The delay itself is necessary as the UE has to decode the PDCCH to detect a grant and then it has to prepare the packet for PUSCH transmission.</w:t>
      </w:r>
      <w:r w:rsidR="00D07B87" w:rsidRPr="00D07B87">
        <w:t xml:space="preserve"> </w:t>
      </w:r>
      <w:r w:rsidR="00CA61C5" w:rsidRPr="00393913">
        <w:t xml:space="preserve">In </w:t>
      </w:r>
      <w:r w:rsidR="00D07B87">
        <w:t>eLAA a two-stage grant was introduced for PUSCH</w:t>
      </w:r>
      <w:r w:rsidR="00CA61C5">
        <w:t xml:space="preserve"> scheduling</w:t>
      </w:r>
      <w:r w:rsidR="00D07B87">
        <w:t xml:space="preserve"> to address this issue</w:t>
      </w:r>
      <w:r w:rsidR="00CA61C5">
        <w:t>.</w:t>
      </w:r>
      <w:r w:rsidR="00D07B87">
        <w:t xml:space="preserve"> </w:t>
      </w:r>
      <w:r>
        <w:t xml:space="preserve">As shown in </w:t>
      </w:r>
      <w:r>
        <w:fldChar w:fldCharType="begin"/>
      </w:r>
      <w:r>
        <w:instrText xml:space="preserve"> REF _Ref521327881 \h </w:instrText>
      </w:r>
      <w:r>
        <w:fldChar w:fldCharType="separate"/>
      </w:r>
      <w:r w:rsidR="00E541DC">
        <w:t xml:space="preserve">Figure </w:t>
      </w:r>
      <w:r w:rsidR="00E541DC">
        <w:rPr>
          <w:noProof/>
        </w:rPr>
        <w:t>6</w:t>
      </w:r>
      <w:r>
        <w:fldChar w:fldCharType="end"/>
      </w:r>
      <w:r>
        <w:t xml:space="preserve">, the two-stage grant splits the PUSCH scheduling is two parts. A first grant provided the trigger to prepare the PUSCH. A second grant asks it to transmit the PUSCH. Since the UE already has the PUSCH packet prepared prior to the second grant, the delay </w:t>
      </w:r>
      <w:r w:rsidR="00393913">
        <w:t xml:space="preserve">from end of second grant </w:t>
      </w:r>
      <w:r>
        <w:t xml:space="preserve">to PUSCH </w:t>
      </w:r>
      <w:r w:rsidR="00393913">
        <w:t>transmission</w:t>
      </w:r>
      <w:r>
        <w:t xml:space="preserve"> is thus reduced.</w:t>
      </w:r>
    </w:p>
    <w:p w14:paraId="1B4FC6AC" w14:textId="65A5A02C" w:rsidR="00CA61C5" w:rsidRDefault="00CA61C5" w:rsidP="00A022A3">
      <w:r>
        <w:t xml:space="preserve"> For NR PUSCH timing capability 1, th</w:t>
      </w:r>
      <w:r w:rsidR="001D7AA3">
        <w:t>e PDCCH to PUSCH</w:t>
      </w:r>
      <w:r>
        <w:t xml:space="preserve"> delay is 10 symbols (~710us) for 15KHz SCS and 12 symbols (~430us) for 30KHz SCS. Although this gap is much smaller than what LAA had between the PDCCH and PUSCH, the delay is still very large</w:t>
      </w:r>
      <w:r w:rsidR="00D07B87">
        <w:t xml:space="preserve"> compared to the duration needed for cat-4 LBT</w:t>
      </w:r>
      <w:r>
        <w:t>. For example</w:t>
      </w:r>
      <w:r w:rsidR="00D07B87">
        <w:t>,</w:t>
      </w:r>
      <w:r>
        <w:t xml:space="preserve"> a node with contention window of 16, in absence of other interferers, would complete its cat-4 LBT in at most 205us which is much smaller than the PDCCH to PUSCH delay in NR.</w:t>
      </w:r>
      <w:r w:rsidR="00D07B87">
        <w:t xml:space="preserve"> This can thus lead to consistent loss of medium to neighbouring nodes. Hence</w:t>
      </w:r>
      <w:r w:rsidR="001D7AA3">
        <w:t>,</w:t>
      </w:r>
      <w:r w:rsidR="00D07B87">
        <w:t xml:space="preserve"> we propose that two-stage grant </w:t>
      </w:r>
      <w:r w:rsidR="001D7AA3">
        <w:t xml:space="preserve">should </w:t>
      </w:r>
      <w:r w:rsidR="00D07B87">
        <w:t>also be supported in NR-U.</w:t>
      </w:r>
    </w:p>
    <w:p w14:paraId="3DF4532C" w14:textId="68E9CAFA" w:rsidR="00FD2E5C" w:rsidRPr="00307EED" w:rsidRDefault="00D07B87" w:rsidP="00307EED">
      <w:pPr>
        <w:rPr>
          <w:b/>
        </w:rPr>
      </w:pPr>
      <w:bookmarkStart w:id="25" w:name="p14"/>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E541DC">
        <w:rPr>
          <w:b/>
          <w:noProof/>
          <w:u w:val="single"/>
        </w:rPr>
        <w:t>14</w:t>
      </w:r>
      <w:r>
        <w:rPr>
          <w:b/>
          <w:u w:val="single"/>
        </w:rPr>
        <w:fldChar w:fldCharType="end"/>
      </w:r>
      <w:r w:rsidRPr="00D336D3">
        <w:rPr>
          <w:b/>
          <w:u w:val="single"/>
        </w:rPr>
        <w:t>:</w:t>
      </w:r>
      <w:r w:rsidRPr="00D336D3">
        <w:rPr>
          <w:b/>
        </w:rPr>
        <w:t xml:space="preserve"> T</w:t>
      </w:r>
      <w:r>
        <w:rPr>
          <w:b/>
        </w:rPr>
        <w:t>wo-stage grant where a first grant gives the parameters necessary for PUSCH transmission preparation and a second grant that provides the trigger for PUSCH transmission should be supported for scheduling PUSCH</w:t>
      </w:r>
      <w:bookmarkEnd w:id="25"/>
    </w:p>
    <w:p w14:paraId="517FC57B" w14:textId="2344FC1B" w:rsidR="008D6BB8" w:rsidRDefault="008D6BB8" w:rsidP="00AD5768">
      <w:pPr>
        <w:pStyle w:val="Heading1"/>
      </w:pPr>
      <w:r w:rsidRPr="008D6BB8">
        <w:t>Conclusion</w:t>
      </w:r>
    </w:p>
    <w:p w14:paraId="14987893" w14:textId="75946356" w:rsidR="00892742" w:rsidRDefault="00892742" w:rsidP="00892742">
      <w:r w:rsidRPr="00892742">
        <w:t>The proposals made in this contribution are summarized below.</w:t>
      </w:r>
    </w:p>
    <w:p w14:paraId="541522E3" w14:textId="77777777" w:rsidR="00E541DC" w:rsidRDefault="00801268" w:rsidP="00C801C3">
      <w:pPr>
        <w:rPr>
          <w:b/>
        </w:rPr>
      </w:pPr>
      <w:r>
        <w:fldChar w:fldCharType="begin"/>
      </w:r>
      <w:r>
        <w:instrText xml:space="preserve"> REF p1 \h </w:instrText>
      </w:r>
      <w:r>
        <w:fldChar w:fldCharType="separate"/>
      </w:r>
      <w:r w:rsidR="00E541DC" w:rsidRPr="003B760D">
        <w:rPr>
          <w:b/>
          <w:u w:val="single"/>
        </w:rPr>
        <w:t xml:space="preserve">Proposal </w:t>
      </w:r>
      <w:r w:rsidR="00E541DC">
        <w:rPr>
          <w:b/>
          <w:noProof/>
          <w:u w:val="single"/>
        </w:rPr>
        <w:t>1</w:t>
      </w:r>
      <w:r w:rsidR="00E541DC" w:rsidRPr="003B760D">
        <w:rPr>
          <w:b/>
          <w:u w:val="single"/>
        </w:rPr>
        <w:t>:</w:t>
      </w:r>
      <w:r w:rsidR="00E541DC" w:rsidRPr="003B760D">
        <w:rPr>
          <w:b/>
        </w:rPr>
        <w:t xml:space="preserve"> NR-U should support configuring UE with multiple HARQ-ACK feedback resources in </w:t>
      </w:r>
      <w:r w:rsidR="00E541DC">
        <w:rPr>
          <w:b/>
        </w:rPr>
        <w:t xml:space="preserve">frequency in </w:t>
      </w:r>
      <w:r w:rsidR="00E541DC" w:rsidRPr="003B760D">
        <w:rPr>
          <w:b/>
        </w:rPr>
        <w:t xml:space="preserve">different LBT </w:t>
      </w:r>
      <w:proofErr w:type="spellStart"/>
      <w:r w:rsidR="00E541DC" w:rsidRPr="003B760D">
        <w:rPr>
          <w:b/>
        </w:rPr>
        <w:t>subbands</w:t>
      </w:r>
      <w:proofErr w:type="spellEnd"/>
      <w:r w:rsidR="00E541DC" w:rsidRPr="003B760D">
        <w:rPr>
          <w:b/>
        </w:rPr>
        <w:t xml:space="preserve"> </w:t>
      </w:r>
    </w:p>
    <w:p w14:paraId="3906A472" w14:textId="705CB09F" w:rsidR="00801268" w:rsidRPr="00C801C3" w:rsidRDefault="00E541DC" w:rsidP="00C801C3">
      <w:pPr>
        <w:pStyle w:val="ListParagraph"/>
        <w:numPr>
          <w:ilvl w:val="0"/>
          <w:numId w:val="54"/>
        </w:numPr>
        <w:rPr>
          <w:b/>
        </w:rPr>
      </w:pPr>
      <w:r w:rsidRPr="00C801C3">
        <w:rPr>
          <w:b/>
        </w:rPr>
        <w:t>UE can pick the resource for HARQ-ACK feedback from the configured resources based on the LBT outcome</w:t>
      </w:r>
      <w:r w:rsidR="00801268">
        <w:fldChar w:fldCharType="end"/>
      </w:r>
    </w:p>
    <w:p w14:paraId="779E7B0B" w14:textId="77777777" w:rsidR="00E541DC" w:rsidRDefault="00801268" w:rsidP="00ED36EF">
      <w:pPr>
        <w:spacing w:after="0"/>
        <w:rPr>
          <w:b/>
        </w:rPr>
      </w:pPr>
      <w:r>
        <w:fldChar w:fldCharType="begin"/>
      </w:r>
      <w:r>
        <w:instrText xml:space="preserve"> REF p2 \h </w:instrText>
      </w:r>
      <w:r>
        <w:fldChar w:fldCharType="separate"/>
      </w:r>
      <w:r w:rsidR="00E541DC" w:rsidRPr="003C413D">
        <w:rPr>
          <w:b/>
          <w:u w:val="single"/>
        </w:rPr>
        <w:t xml:space="preserve">Proposal </w:t>
      </w:r>
      <w:r w:rsidR="00E541DC">
        <w:rPr>
          <w:b/>
          <w:noProof/>
          <w:u w:val="single"/>
        </w:rPr>
        <w:t>2</w:t>
      </w:r>
      <w:r w:rsidR="00E541DC" w:rsidRPr="003C413D">
        <w:rPr>
          <w:b/>
          <w:u w:val="single"/>
        </w:rPr>
        <w:t>:</w:t>
      </w:r>
      <w:r w:rsidR="00E541DC" w:rsidRPr="003C413D">
        <w:rPr>
          <w:b/>
        </w:rPr>
        <w:t xml:space="preserve"> Introduce </w:t>
      </w:r>
      <w:r w:rsidR="00E541DC">
        <w:rPr>
          <w:b/>
        </w:rPr>
        <w:t xml:space="preserve">the following </w:t>
      </w:r>
      <w:r w:rsidR="00E541DC" w:rsidRPr="003C413D">
        <w:rPr>
          <w:b/>
        </w:rPr>
        <w:t xml:space="preserve">mechanisms </w:t>
      </w:r>
      <w:r w:rsidR="00E541DC">
        <w:rPr>
          <w:b/>
        </w:rPr>
        <w:t>to trigger group</w:t>
      </w:r>
      <w:r w:rsidR="00E541DC" w:rsidRPr="003C413D">
        <w:rPr>
          <w:b/>
        </w:rPr>
        <w:t xml:space="preserve"> HARQ ACK </w:t>
      </w:r>
      <w:r w:rsidR="00E541DC">
        <w:rPr>
          <w:b/>
        </w:rPr>
        <w:t>feedback that contains or potentially contain HARQ-ACK feedback for all configured HARQ processes</w:t>
      </w:r>
    </w:p>
    <w:p w14:paraId="15E35BB8" w14:textId="77777777" w:rsidR="00E541DC" w:rsidRDefault="00E541DC" w:rsidP="00ED36EF">
      <w:pPr>
        <w:pStyle w:val="ListParagraph"/>
        <w:numPr>
          <w:ilvl w:val="0"/>
          <w:numId w:val="48"/>
        </w:numPr>
        <w:spacing w:after="0"/>
        <w:rPr>
          <w:b/>
        </w:rPr>
      </w:pPr>
      <w:r>
        <w:rPr>
          <w:b/>
        </w:rPr>
        <w:t>A trigger included in the DL PDSCH grant</w:t>
      </w:r>
    </w:p>
    <w:p w14:paraId="4E426C19" w14:textId="77777777" w:rsidR="00E541DC" w:rsidRDefault="00E541DC" w:rsidP="00ED36EF">
      <w:pPr>
        <w:pStyle w:val="ListParagraph"/>
        <w:numPr>
          <w:ilvl w:val="0"/>
          <w:numId w:val="48"/>
        </w:numPr>
        <w:spacing w:after="0"/>
        <w:rPr>
          <w:b/>
        </w:rPr>
      </w:pPr>
      <w:r>
        <w:rPr>
          <w:b/>
        </w:rPr>
        <w:t>A trigger included in a PUSCH grant</w:t>
      </w:r>
    </w:p>
    <w:p w14:paraId="6539D525" w14:textId="77777777" w:rsidR="00E541DC" w:rsidRPr="00393913" w:rsidRDefault="00E541DC" w:rsidP="00ED36EF">
      <w:pPr>
        <w:pStyle w:val="ListParagraph"/>
        <w:numPr>
          <w:ilvl w:val="0"/>
          <w:numId w:val="48"/>
        </w:numPr>
        <w:spacing w:after="0"/>
        <w:rPr>
          <w:b/>
        </w:rPr>
      </w:pPr>
      <w:r>
        <w:rPr>
          <w:b/>
        </w:rPr>
        <w:t xml:space="preserve">A separate DCI </w:t>
      </w:r>
    </w:p>
    <w:p w14:paraId="60C3DFFA" w14:textId="09DE2C36" w:rsidR="00801268" w:rsidRDefault="00801268" w:rsidP="00ED36EF">
      <w:r>
        <w:fldChar w:fldCharType="end"/>
      </w:r>
      <w:r>
        <w:fldChar w:fldCharType="begin"/>
      </w:r>
      <w:r>
        <w:instrText xml:space="preserve"> REF p3 \h </w:instrText>
      </w:r>
      <w:r>
        <w:fldChar w:fldCharType="separate"/>
      </w:r>
      <w:r w:rsidR="00E541DC" w:rsidRPr="00862899">
        <w:rPr>
          <w:b/>
          <w:u w:val="single"/>
        </w:rPr>
        <w:t xml:space="preserve">Proposal </w:t>
      </w:r>
      <w:r w:rsidR="00E541DC">
        <w:rPr>
          <w:b/>
          <w:noProof/>
          <w:u w:val="single"/>
        </w:rPr>
        <w:t>3</w:t>
      </w:r>
      <w:r w:rsidR="00E541DC" w:rsidRPr="00862899">
        <w:rPr>
          <w:b/>
          <w:u w:val="single"/>
        </w:rPr>
        <w:t>:</w:t>
      </w:r>
      <w:r w:rsidR="00E541DC" w:rsidRPr="00862899">
        <w:rPr>
          <w:b/>
        </w:rPr>
        <w:t xml:space="preserve"> Introduce a new field in the </w:t>
      </w:r>
      <w:r w:rsidR="00E541DC">
        <w:rPr>
          <w:b/>
        </w:rPr>
        <w:t>DL grant</w:t>
      </w:r>
      <w:r w:rsidR="00E541DC" w:rsidRPr="00862899">
        <w:rPr>
          <w:b/>
        </w:rPr>
        <w:t xml:space="preserve"> that controls the max delay considered in </w:t>
      </w:r>
      <w:r w:rsidR="00E541DC">
        <w:rPr>
          <w:b/>
        </w:rPr>
        <w:t xml:space="preserve">semi-static </w:t>
      </w:r>
      <w:r w:rsidR="00E541DC" w:rsidRPr="00862899">
        <w:rPr>
          <w:b/>
        </w:rPr>
        <w:t>HARQ ACK codebook size determination</w:t>
      </w:r>
      <w:r w:rsidR="00E541DC">
        <w:rPr>
          <w:b/>
        </w:rPr>
        <w:t>.</w:t>
      </w:r>
      <w:r>
        <w:fldChar w:fldCharType="end"/>
      </w:r>
    </w:p>
    <w:p w14:paraId="2E097AFA" w14:textId="79061169" w:rsidR="00C86090" w:rsidRDefault="00C86090" w:rsidP="0043315E">
      <w:r>
        <w:fldChar w:fldCharType="begin"/>
      </w:r>
      <w:r>
        <w:instrText xml:space="preserve"> REF New_p4 \h </w:instrText>
      </w:r>
      <w:r>
        <w:fldChar w:fldCharType="separate"/>
      </w:r>
      <w:r w:rsidR="00E541DC" w:rsidRPr="00862899">
        <w:rPr>
          <w:b/>
          <w:u w:val="single"/>
        </w:rPr>
        <w:t xml:space="preserve">Proposal </w:t>
      </w:r>
      <w:r w:rsidR="00E541DC">
        <w:rPr>
          <w:b/>
          <w:noProof/>
          <w:u w:val="single"/>
        </w:rPr>
        <w:t>4</w:t>
      </w:r>
      <w:r w:rsidR="00E541DC" w:rsidRPr="00862899">
        <w:rPr>
          <w:b/>
          <w:u w:val="single"/>
        </w:rPr>
        <w:t>:</w:t>
      </w:r>
      <w:r w:rsidR="00E541DC" w:rsidRPr="00862899">
        <w:rPr>
          <w:b/>
        </w:rPr>
        <w:t xml:space="preserve"> Introduce a new field in the </w:t>
      </w:r>
      <w:r w:rsidR="00E541DC">
        <w:rPr>
          <w:b/>
        </w:rPr>
        <w:t>DL grant</w:t>
      </w:r>
      <w:r w:rsidR="00E541DC" w:rsidRPr="00862899">
        <w:rPr>
          <w:b/>
        </w:rPr>
        <w:t xml:space="preserve"> that </w:t>
      </w:r>
      <w:r w:rsidR="00E541DC">
        <w:rPr>
          <w:b/>
        </w:rPr>
        <w:t>indicates the carriers to consider for codebook size determination.</w:t>
      </w:r>
      <w:r>
        <w:fldChar w:fldCharType="end"/>
      </w:r>
    </w:p>
    <w:p w14:paraId="24D5C043" w14:textId="77777777" w:rsidR="00E541DC" w:rsidRPr="009A35AA" w:rsidRDefault="00C86090" w:rsidP="0043315E">
      <w:pPr>
        <w:rPr>
          <w:b/>
        </w:rPr>
      </w:pPr>
      <w:r>
        <w:fldChar w:fldCharType="begin"/>
      </w:r>
      <w:r>
        <w:instrText xml:space="preserve"> REF New_p5 \h </w:instrText>
      </w:r>
      <w:r>
        <w:fldChar w:fldCharType="separate"/>
      </w:r>
      <w:r w:rsidR="00E541DC" w:rsidRPr="00862899">
        <w:rPr>
          <w:b/>
          <w:u w:val="single"/>
        </w:rPr>
        <w:t xml:space="preserve">Proposal </w:t>
      </w:r>
      <w:r w:rsidR="00E541DC">
        <w:rPr>
          <w:b/>
          <w:noProof/>
          <w:u w:val="single"/>
        </w:rPr>
        <w:t>5</w:t>
      </w:r>
      <w:r w:rsidR="00E541DC" w:rsidRPr="00862899">
        <w:rPr>
          <w:b/>
          <w:u w:val="single"/>
        </w:rPr>
        <w:t>:</w:t>
      </w:r>
      <w:r w:rsidR="00E541DC" w:rsidRPr="00862899">
        <w:rPr>
          <w:b/>
        </w:rPr>
        <w:t xml:space="preserve"> Introduce </w:t>
      </w:r>
      <w:r w:rsidR="00E541DC">
        <w:rPr>
          <w:b/>
        </w:rPr>
        <w:t>mechanism to convey the following information through DL grant</w:t>
      </w:r>
    </w:p>
    <w:p w14:paraId="373D7F51" w14:textId="77777777" w:rsidR="00E541DC" w:rsidRDefault="00E541DC" w:rsidP="00EE59E6">
      <w:pPr>
        <w:pStyle w:val="ListParagraph"/>
        <w:numPr>
          <w:ilvl w:val="0"/>
          <w:numId w:val="66"/>
        </w:numPr>
        <w:rPr>
          <w:b/>
        </w:rPr>
      </w:pPr>
      <w:r w:rsidRPr="009A35AA">
        <w:rPr>
          <w:b/>
        </w:rPr>
        <w:t xml:space="preserve">Current ACK-Feedback-Group index </w:t>
      </w:r>
    </w:p>
    <w:p w14:paraId="4D4A0A03" w14:textId="77777777" w:rsidR="00E541DC" w:rsidRPr="009A35AA" w:rsidRDefault="00E541DC" w:rsidP="009A35AA">
      <w:pPr>
        <w:pStyle w:val="ListParagraph"/>
        <w:numPr>
          <w:ilvl w:val="1"/>
          <w:numId w:val="66"/>
        </w:numPr>
        <w:rPr>
          <w:b/>
        </w:rPr>
      </w:pPr>
      <w:r>
        <w:rPr>
          <w:b/>
        </w:rPr>
        <w:t>FFS implicit or explicit indication</w:t>
      </w:r>
    </w:p>
    <w:p w14:paraId="2C6EE8C9" w14:textId="77777777" w:rsidR="00E541DC" w:rsidRPr="009A35AA" w:rsidRDefault="00E541DC" w:rsidP="00EE59E6">
      <w:pPr>
        <w:pStyle w:val="ListParagraph"/>
        <w:numPr>
          <w:ilvl w:val="0"/>
          <w:numId w:val="66"/>
        </w:numPr>
        <w:rPr>
          <w:b/>
        </w:rPr>
      </w:pPr>
      <w:r w:rsidRPr="009A35AA">
        <w:rPr>
          <w:b/>
        </w:rPr>
        <w:lastRenderedPageBreak/>
        <w:t xml:space="preserve">Indicator for </w:t>
      </w:r>
      <w:r>
        <w:rPr>
          <w:b/>
        </w:rPr>
        <w:t>additional</w:t>
      </w:r>
      <w:r w:rsidRPr="009A35AA">
        <w:rPr>
          <w:b/>
        </w:rPr>
        <w:t xml:space="preserve"> ACK-Feedback-Group</w:t>
      </w:r>
      <w:r>
        <w:rPr>
          <w:b/>
        </w:rPr>
        <w:t>(s)</w:t>
      </w:r>
      <w:r w:rsidRPr="009A35AA">
        <w:rPr>
          <w:b/>
        </w:rPr>
        <w:t xml:space="preserve"> </w:t>
      </w:r>
      <w:r>
        <w:rPr>
          <w:b/>
        </w:rPr>
        <w:t xml:space="preserve">whose ACK feedback is </w:t>
      </w:r>
      <w:r w:rsidRPr="009A35AA">
        <w:rPr>
          <w:b/>
        </w:rPr>
        <w:t xml:space="preserve">to </w:t>
      </w:r>
      <w:r>
        <w:rPr>
          <w:b/>
        </w:rPr>
        <w:t xml:space="preserve">be </w:t>
      </w:r>
      <w:r w:rsidRPr="009A35AA">
        <w:rPr>
          <w:b/>
        </w:rPr>
        <w:t>include</w:t>
      </w:r>
      <w:r>
        <w:rPr>
          <w:b/>
        </w:rPr>
        <w:t>d</w:t>
      </w:r>
      <w:r w:rsidRPr="009A35AA">
        <w:rPr>
          <w:b/>
        </w:rPr>
        <w:t xml:space="preserve"> along with the current ACK feedback (e.g. bitmap, index of another ACK-Feedback-Group)</w:t>
      </w:r>
    </w:p>
    <w:p w14:paraId="35E53CBD" w14:textId="77777777" w:rsidR="00E541DC" w:rsidRDefault="00E541DC" w:rsidP="00EE59E6">
      <w:pPr>
        <w:pStyle w:val="ListParagraph"/>
        <w:numPr>
          <w:ilvl w:val="0"/>
          <w:numId w:val="66"/>
        </w:numPr>
        <w:rPr>
          <w:b/>
        </w:rPr>
      </w:pPr>
      <w:r w:rsidRPr="009A35AA">
        <w:rPr>
          <w:b/>
        </w:rPr>
        <w:t>A New Ack-Feedback Group Indicator (NGI) bit for each ACK-Feedback-Grou</w:t>
      </w:r>
      <w:r>
        <w:rPr>
          <w:b/>
        </w:rPr>
        <w:t>p that operates like the NDI bit for HARQ operation</w:t>
      </w:r>
    </w:p>
    <w:p w14:paraId="3657F0B5" w14:textId="77777777" w:rsidR="00E541DC" w:rsidRPr="009A35AA" w:rsidRDefault="00E541DC" w:rsidP="009A35AA">
      <w:pPr>
        <w:pStyle w:val="ListParagraph"/>
        <w:numPr>
          <w:ilvl w:val="1"/>
          <w:numId w:val="66"/>
        </w:numPr>
        <w:rPr>
          <w:b/>
        </w:rPr>
      </w:pPr>
      <w:r>
        <w:rPr>
          <w:b/>
        </w:rPr>
        <w:t>Further details FFS</w:t>
      </w:r>
    </w:p>
    <w:p w14:paraId="01CA30D4" w14:textId="77777777" w:rsidR="00E541DC" w:rsidRPr="002139EA" w:rsidRDefault="00C86090" w:rsidP="00EE59E6">
      <w:pPr>
        <w:rPr>
          <w:b/>
        </w:rPr>
      </w:pPr>
      <w:r>
        <w:fldChar w:fldCharType="end"/>
      </w:r>
      <w:r>
        <w:fldChar w:fldCharType="begin"/>
      </w:r>
      <w:r>
        <w:instrText xml:space="preserve"> REF New_p6 \h </w:instrText>
      </w:r>
      <w:r>
        <w:fldChar w:fldCharType="separate"/>
      </w:r>
      <w:r w:rsidR="00E541DC" w:rsidRPr="00862899">
        <w:rPr>
          <w:b/>
          <w:u w:val="single"/>
        </w:rPr>
        <w:t xml:space="preserve">Proposal </w:t>
      </w:r>
      <w:r w:rsidR="00E541DC">
        <w:rPr>
          <w:b/>
          <w:noProof/>
          <w:u w:val="single"/>
        </w:rPr>
        <w:t>6</w:t>
      </w:r>
      <w:r w:rsidR="00E541DC" w:rsidRPr="00862899">
        <w:rPr>
          <w:b/>
          <w:u w:val="single"/>
        </w:rPr>
        <w:t>:</w:t>
      </w:r>
      <w:r w:rsidR="00E541DC" w:rsidRPr="00862899">
        <w:rPr>
          <w:b/>
        </w:rPr>
        <w:t xml:space="preserve"> </w:t>
      </w:r>
      <w:r w:rsidR="00E541DC">
        <w:rPr>
          <w:b/>
        </w:rPr>
        <w:t>The DAI counter field in DL grants that request including of ACK feedback for</w:t>
      </w:r>
      <w:r w:rsidR="00E541DC" w:rsidRPr="002139EA">
        <w:rPr>
          <w:b/>
        </w:rPr>
        <w:t xml:space="preserve"> </w:t>
      </w:r>
      <w:r w:rsidR="00E541DC">
        <w:rPr>
          <w:b/>
        </w:rPr>
        <w:t>additional</w:t>
      </w:r>
      <w:r w:rsidR="00E541DC" w:rsidRPr="002139EA">
        <w:rPr>
          <w:b/>
        </w:rPr>
        <w:t xml:space="preserve"> ACK-Feedback-Group</w:t>
      </w:r>
      <w:r w:rsidR="00E541DC">
        <w:rPr>
          <w:b/>
        </w:rPr>
        <w:t xml:space="preserve">(s) should count the DAI of those additional </w:t>
      </w:r>
      <w:r w:rsidR="00E541DC" w:rsidRPr="002139EA">
        <w:rPr>
          <w:b/>
        </w:rPr>
        <w:t>ACK-Feedback-Group</w:t>
      </w:r>
      <w:r w:rsidR="00E541DC">
        <w:rPr>
          <w:b/>
        </w:rPr>
        <w:t>(s) as well</w:t>
      </w:r>
    </w:p>
    <w:p w14:paraId="573F2A3F" w14:textId="77777777" w:rsidR="00E541DC" w:rsidRPr="00D336D3" w:rsidRDefault="00C86090" w:rsidP="0043315E">
      <w:pPr>
        <w:rPr>
          <w:b/>
        </w:rPr>
      </w:pPr>
      <w:r>
        <w:fldChar w:fldCharType="end"/>
      </w:r>
      <w:r>
        <w:fldChar w:fldCharType="begin"/>
      </w:r>
      <w:r>
        <w:instrText xml:space="preserve"> REF New_p7 \h </w:instrText>
      </w:r>
      <w:r>
        <w:fldChar w:fldCharType="separate"/>
      </w:r>
      <w:r w:rsidR="00E541DC" w:rsidRPr="00D336D3">
        <w:rPr>
          <w:b/>
          <w:u w:val="single"/>
        </w:rPr>
        <w:t xml:space="preserve">Proposal </w:t>
      </w:r>
      <w:r w:rsidR="00E541DC">
        <w:rPr>
          <w:b/>
          <w:noProof/>
          <w:u w:val="single"/>
        </w:rPr>
        <w:t>7</w:t>
      </w:r>
      <w:r w:rsidR="00E541DC" w:rsidRPr="00D336D3">
        <w:rPr>
          <w:b/>
          <w:u w:val="single"/>
        </w:rPr>
        <w:t>:</w:t>
      </w:r>
      <w:r w:rsidR="00E541DC" w:rsidRPr="00D336D3">
        <w:rPr>
          <w:b/>
        </w:rPr>
        <w:t xml:space="preserve"> Number of bits in the UL PUSCH </w:t>
      </w:r>
      <w:r w:rsidR="00E541DC">
        <w:rPr>
          <w:b/>
        </w:rPr>
        <w:t>time domain resource assignment field</w:t>
      </w:r>
      <w:r w:rsidR="00E541DC" w:rsidRPr="00D336D3">
        <w:rPr>
          <w:b/>
        </w:rPr>
        <w:t xml:space="preserve"> are increased</w:t>
      </w:r>
    </w:p>
    <w:p w14:paraId="1B52C4C9" w14:textId="77777777" w:rsidR="00E541DC" w:rsidRPr="00DD1951" w:rsidRDefault="00C86090" w:rsidP="00297D03">
      <w:pPr>
        <w:rPr>
          <w:b/>
        </w:rPr>
      </w:pPr>
      <w:r>
        <w:fldChar w:fldCharType="end"/>
      </w:r>
      <w:r w:rsidR="00801268">
        <w:fldChar w:fldCharType="begin"/>
      </w:r>
      <w:r w:rsidR="00801268">
        <w:instrText xml:space="preserve"> REF p6 \h </w:instrText>
      </w:r>
      <w:r w:rsidR="00801268">
        <w:fldChar w:fldCharType="separate"/>
      </w:r>
      <w:r w:rsidR="00E541DC" w:rsidRPr="00DD1951">
        <w:rPr>
          <w:b/>
          <w:u w:val="single"/>
        </w:rPr>
        <w:t>Pr</w:t>
      </w:r>
      <w:bookmarkStart w:id="26" w:name="_GoBack"/>
      <w:bookmarkEnd w:id="26"/>
      <w:r w:rsidR="00E541DC" w:rsidRPr="00DD1951">
        <w:rPr>
          <w:b/>
          <w:u w:val="single"/>
        </w:rPr>
        <w:t xml:space="preserve">oposal </w:t>
      </w:r>
      <w:r w:rsidR="00E541DC">
        <w:rPr>
          <w:b/>
          <w:noProof/>
          <w:u w:val="single"/>
        </w:rPr>
        <w:t>8</w:t>
      </w:r>
      <w:r w:rsidR="00E541DC" w:rsidRPr="00DD1951">
        <w:rPr>
          <w:b/>
          <w:u w:val="single"/>
        </w:rPr>
        <w:t>:</w:t>
      </w:r>
      <w:r w:rsidR="00E541DC" w:rsidRPr="00DD1951">
        <w:rPr>
          <w:b/>
        </w:rPr>
        <w:t xml:space="preserve"> Introduce </w:t>
      </w:r>
      <w:r w:rsidR="00E541DC">
        <w:rPr>
          <w:b/>
        </w:rPr>
        <w:t>multi-slot grants with</w:t>
      </w:r>
      <w:r w:rsidR="00E541DC" w:rsidRPr="00DD1951">
        <w:rPr>
          <w:b/>
        </w:rPr>
        <w:t xml:space="preserve"> the TB(s) rate matched jointly across the multiple allocated slots</w:t>
      </w:r>
      <w:r w:rsidR="00E541DC">
        <w:rPr>
          <w:b/>
        </w:rPr>
        <w:t xml:space="preserve"> for both DL and UL</w:t>
      </w:r>
    </w:p>
    <w:p w14:paraId="50B43AF9" w14:textId="77777777" w:rsidR="00E541DC" w:rsidRPr="00D336D3" w:rsidRDefault="00801268" w:rsidP="00A022A3">
      <w:pPr>
        <w:rPr>
          <w:b/>
        </w:rPr>
      </w:pPr>
      <w:r>
        <w:fldChar w:fldCharType="end"/>
      </w:r>
      <w:r>
        <w:fldChar w:fldCharType="begin"/>
      </w:r>
      <w:r>
        <w:instrText xml:space="preserve"> REF p8 \h </w:instrText>
      </w:r>
      <w:r>
        <w:fldChar w:fldCharType="separate"/>
      </w:r>
      <w:r w:rsidR="00E541DC" w:rsidRPr="00D336D3">
        <w:rPr>
          <w:b/>
          <w:u w:val="single"/>
        </w:rPr>
        <w:t xml:space="preserve">Proposal </w:t>
      </w:r>
      <w:r w:rsidR="00E541DC">
        <w:rPr>
          <w:b/>
          <w:noProof/>
          <w:u w:val="single"/>
        </w:rPr>
        <w:t>9</w:t>
      </w:r>
      <w:r w:rsidR="00E541DC" w:rsidRPr="00D336D3">
        <w:rPr>
          <w:b/>
          <w:u w:val="single"/>
        </w:rPr>
        <w:t>:</w:t>
      </w:r>
      <w:r w:rsidR="00E541DC" w:rsidRPr="00D336D3">
        <w:rPr>
          <w:b/>
        </w:rPr>
        <w:t xml:space="preserve"> The multi-TTI grants should include support for transmitting mini-slots in the initial portion of the transmission followed by </w:t>
      </w:r>
      <w:r w:rsidR="00E541DC">
        <w:rPr>
          <w:b/>
        </w:rPr>
        <w:t xml:space="preserve">switching to </w:t>
      </w:r>
      <w:r w:rsidR="00E541DC" w:rsidRPr="00D336D3">
        <w:rPr>
          <w:b/>
        </w:rPr>
        <w:t>full slot at slot boundaries</w:t>
      </w:r>
    </w:p>
    <w:p w14:paraId="788307C0" w14:textId="4235057C" w:rsidR="00307EED" w:rsidRDefault="00801268" w:rsidP="00EE18D1">
      <w:r>
        <w:fldChar w:fldCharType="end"/>
      </w:r>
      <w:r>
        <w:fldChar w:fldCharType="begin"/>
      </w:r>
      <w:r>
        <w:instrText xml:space="preserve"> REF p9 \h </w:instrText>
      </w:r>
      <w:r>
        <w:fldChar w:fldCharType="separate"/>
      </w:r>
      <w:r>
        <w:fldChar w:fldCharType="end"/>
      </w:r>
      <w:r>
        <w:fldChar w:fldCharType="begin"/>
      </w:r>
      <w:r>
        <w:instrText xml:space="preserve"> REF p10 \h </w:instrText>
      </w:r>
      <w:r>
        <w:fldChar w:fldCharType="separate"/>
      </w:r>
      <w:r w:rsidR="00E541DC" w:rsidRPr="00307EED">
        <w:rPr>
          <w:b/>
          <w:u w:val="single"/>
        </w:rPr>
        <w:t xml:space="preserve">Proposal </w:t>
      </w:r>
      <w:r w:rsidR="00E541DC">
        <w:rPr>
          <w:b/>
          <w:noProof/>
          <w:u w:val="single"/>
        </w:rPr>
        <w:t>10</w:t>
      </w:r>
      <w:r w:rsidR="00E541DC" w:rsidRPr="00307EED">
        <w:rPr>
          <w:b/>
          <w:u w:val="single"/>
        </w:rPr>
        <w:t>:</w:t>
      </w:r>
      <w:r w:rsidR="00E541DC" w:rsidRPr="00307EED">
        <w:rPr>
          <w:b/>
        </w:rPr>
        <w:t xml:space="preserve"> The multi-TTI grants should also support CBG based retransmissions</w:t>
      </w:r>
      <w:r>
        <w:fldChar w:fldCharType="end"/>
      </w:r>
    </w:p>
    <w:p w14:paraId="1A44B2EC" w14:textId="77777777" w:rsidR="00E541DC" w:rsidRPr="00307EED" w:rsidRDefault="00801268" w:rsidP="00EE18D1">
      <w:pPr>
        <w:rPr>
          <w:b/>
        </w:rPr>
      </w:pPr>
      <w:r>
        <w:fldChar w:fldCharType="begin"/>
      </w:r>
      <w:r>
        <w:instrText xml:space="preserve"> REF p11 \h </w:instrText>
      </w:r>
      <w:r>
        <w:fldChar w:fldCharType="separate"/>
      </w:r>
      <w:r w:rsidR="00E541DC" w:rsidRPr="00307EED">
        <w:rPr>
          <w:b/>
          <w:u w:val="single"/>
        </w:rPr>
        <w:t xml:space="preserve">Proposal </w:t>
      </w:r>
      <w:r w:rsidR="00E541DC">
        <w:rPr>
          <w:b/>
          <w:noProof/>
          <w:u w:val="single"/>
        </w:rPr>
        <w:t>11</w:t>
      </w:r>
      <w:r w:rsidR="00E541DC" w:rsidRPr="00307EED">
        <w:rPr>
          <w:b/>
          <w:u w:val="single"/>
        </w:rPr>
        <w:t>:</w:t>
      </w:r>
      <w:r w:rsidR="00E541DC">
        <w:rPr>
          <w:b/>
        </w:rPr>
        <w:t xml:space="preserve"> </w:t>
      </w:r>
      <w:r w:rsidR="00E541DC" w:rsidRPr="00307EED">
        <w:rPr>
          <w:b/>
        </w:rPr>
        <w:t>Introduce the following schemes to reduce the DCI size of multi-TTI grant with CBG based retransmissions</w:t>
      </w:r>
    </w:p>
    <w:p w14:paraId="5890BF08" w14:textId="77777777" w:rsidR="00E541DC" w:rsidRPr="006F4681" w:rsidRDefault="00E541DC" w:rsidP="0024048E">
      <w:pPr>
        <w:pStyle w:val="ListParagraph"/>
        <w:numPr>
          <w:ilvl w:val="0"/>
          <w:numId w:val="51"/>
        </w:numPr>
        <w:rPr>
          <w:b/>
        </w:rPr>
      </w:pPr>
      <w:r w:rsidRPr="006F4681">
        <w:rPr>
          <w:b/>
        </w:rPr>
        <w:t>Splitting the information into two smaller DCIs</w:t>
      </w:r>
    </w:p>
    <w:p w14:paraId="43FD71B2" w14:textId="77777777" w:rsidR="00E541DC" w:rsidRPr="006F4681" w:rsidRDefault="00E541DC" w:rsidP="0024048E">
      <w:pPr>
        <w:pStyle w:val="ListParagraph"/>
        <w:numPr>
          <w:ilvl w:val="0"/>
          <w:numId w:val="51"/>
        </w:numPr>
        <w:rPr>
          <w:b/>
        </w:rPr>
      </w:pPr>
      <w:r w:rsidRPr="006F4681">
        <w:rPr>
          <w:b/>
        </w:rPr>
        <w:t xml:space="preserve">Compression schemes for the CBG indication in multi-TTI grant </w:t>
      </w:r>
    </w:p>
    <w:p w14:paraId="05EB221A" w14:textId="77777777" w:rsidR="00E541DC" w:rsidRDefault="00801268" w:rsidP="00D12099">
      <w:pPr>
        <w:rPr>
          <w:b/>
        </w:rPr>
      </w:pPr>
      <w:r>
        <w:fldChar w:fldCharType="end"/>
      </w:r>
      <w:r>
        <w:fldChar w:fldCharType="begin"/>
      </w:r>
      <w:r>
        <w:instrText xml:space="preserve"> REF p12 \h </w:instrText>
      </w:r>
      <w:r>
        <w:fldChar w:fldCharType="separate"/>
      </w:r>
      <w:r w:rsidR="00E541DC" w:rsidRPr="003C413D">
        <w:rPr>
          <w:b/>
          <w:u w:val="single"/>
        </w:rPr>
        <w:t xml:space="preserve">Proposal </w:t>
      </w:r>
      <w:r w:rsidR="00E541DC">
        <w:rPr>
          <w:b/>
          <w:noProof/>
          <w:u w:val="single"/>
        </w:rPr>
        <w:t>12</w:t>
      </w:r>
      <w:r w:rsidR="00E541DC" w:rsidRPr="003C413D">
        <w:rPr>
          <w:b/>
          <w:u w:val="single"/>
        </w:rPr>
        <w:t>:</w:t>
      </w:r>
      <w:r w:rsidR="00E541DC" w:rsidRPr="003C413D">
        <w:rPr>
          <w:b/>
        </w:rPr>
        <w:t xml:space="preserve"> </w:t>
      </w:r>
      <w:r w:rsidR="00E541DC">
        <w:rPr>
          <w:b/>
        </w:rPr>
        <w:t>The group HARQ-ACK feedback should also support CBG level ACK/NACK feedback</w:t>
      </w:r>
    </w:p>
    <w:p w14:paraId="42F3CD32" w14:textId="77777777" w:rsidR="00E541DC" w:rsidRPr="006B1617" w:rsidRDefault="00801268" w:rsidP="00241E68">
      <w:pPr>
        <w:rPr>
          <w:b/>
        </w:rPr>
      </w:pPr>
      <w:r>
        <w:fldChar w:fldCharType="end"/>
      </w:r>
      <w:r>
        <w:fldChar w:fldCharType="begin"/>
      </w:r>
      <w:r>
        <w:instrText xml:space="preserve"> REF p13 \h </w:instrText>
      </w:r>
      <w:r>
        <w:fldChar w:fldCharType="separate"/>
      </w:r>
      <w:r w:rsidR="00E541DC" w:rsidRPr="006B1617">
        <w:rPr>
          <w:b/>
          <w:u w:val="single"/>
        </w:rPr>
        <w:t xml:space="preserve">Proposal </w:t>
      </w:r>
      <w:r w:rsidR="00E541DC">
        <w:rPr>
          <w:b/>
          <w:noProof/>
          <w:u w:val="single"/>
        </w:rPr>
        <w:t>13</w:t>
      </w:r>
      <w:r w:rsidR="00E541DC" w:rsidRPr="006B1617">
        <w:rPr>
          <w:b/>
          <w:u w:val="single"/>
        </w:rPr>
        <w:t>:</w:t>
      </w:r>
      <w:r w:rsidR="00E541DC" w:rsidRPr="006B1617">
        <w:rPr>
          <w:b/>
        </w:rPr>
        <w:t xml:space="preserve"> </w:t>
      </w:r>
      <w:r w:rsidR="00E541DC">
        <w:rPr>
          <w:b/>
        </w:rPr>
        <w:t xml:space="preserve"> Introduce compression schemes to reduce the ACK feedback overhead for CBG based group HARQ ACK feedback</w:t>
      </w:r>
    </w:p>
    <w:p w14:paraId="58B3C05E" w14:textId="4B9C0F7E" w:rsidR="00801268" w:rsidRPr="00892742" w:rsidRDefault="00801268" w:rsidP="00801268">
      <w:pPr>
        <w:tabs>
          <w:tab w:val="left" w:pos="1244"/>
        </w:tabs>
      </w:pPr>
      <w:r>
        <w:fldChar w:fldCharType="end"/>
      </w:r>
      <w:r>
        <w:fldChar w:fldCharType="begin"/>
      </w:r>
      <w:r>
        <w:instrText xml:space="preserve"> REF p14 \h </w:instrText>
      </w:r>
      <w:r>
        <w:fldChar w:fldCharType="separate"/>
      </w:r>
      <w:r w:rsidR="00E541DC" w:rsidRPr="00D336D3">
        <w:rPr>
          <w:b/>
          <w:u w:val="single"/>
        </w:rPr>
        <w:t xml:space="preserve">Proposal </w:t>
      </w:r>
      <w:r w:rsidR="00E541DC">
        <w:rPr>
          <w:b/>
          <w:noProof/>
          <w:u w:val="single"/>
        </w:rPr>
        <w:t>14</w:t>
      </w:r>
      <w:r w:rsidR="00E541DC" w:rsidRPr="00D336D3">
        <w:rPr>
          <w:b/>
          <w:u w:val="single"/>
        </w:rPr>
        <w:t>:</w:t>
      </w:r>
      <w:r w:rsidR="00E541DC" w:rsidRPr="00D336D3">
        <w:rPr>
          <w:b/>
        </w:rPr>
        <w:t xml:space="preserve"> T</w:t>
      </w:r>
      <w:r w:rsidR="00E541DC">
        <w:rPr>
          <w:b/>
        </w:rPr>
        <w:t>wo-stage grant where a first grant gives the parameters necessary for PUSCH transmission preparation and a second grant that provides the trigger for PUSCH transmission should be supported for scheduling PUSCH</w:t>
      </w:r>
      <w:r>
        <w:fldChar w:fldCharType="end"/>
      </w:r>
    </w:p>
    <w:p w14:paraId="371A46D5" w14:textId="5E8D768E" w:rsidR="00427643" w:rsidRPr="0099619E" w:rsidRDefault="00427643" w:rsidP="00AD5768">
      <w:pPr>
        <w:pStyle w:val="Heading1"/>
        <w:numPr>
          <w:ilvl w:val="0"/>
          <w:numId w:val="0"/>
        </w:numPr>
        <w:rPr>
          <w:lang w:val="en-US"/>
        </w:rPr>
      </w:pPr>
      <w:r w:rsidRPr="0099619E">
        <w:rPr>
          <w:lang w:val="en-US"/>
        </w:rPr>
        <w:t>References</w:t>
      </w:r>
    </w:p>
    <w:p w14:paraId="2E14E7EC" w14:textId="0EC90B29" w:rsidR="006E361F" w:rsidRDefault="006E361F" w:rsidP="006E361F">
      <w:pPr>
        <w:pStyle w:val="BodyText"/>
        <w:overflowPunct w:val="0"/>
        <w:textAlignment w:val="baseline"/>
        <w:rPr>
          <w:rFonts w:ascii="Times New Roman" w:hAnsi="Times New Roman"/>
          <w:lang w:eastAsia="ko-KR"/>
        </w:rPr>
      </w:pPr>
      <w:r>
        <w:rPr>
          <w:rFonts w:ascii="Times New Roman" w:hAnsi="Times New Roman"/>
          <w:lang w:eastAsia="ko-KR"/>
        </w:rPr>
        <w:t xml:space="preserve">[1] </w:t>
      </w:r>
      <w:r w:rsidRPr="009A35AA">
        <w:rPr>
          <w:rFonts w:ascii="Times New Roman" w:hAnsi="Times New Roman"/>
          <w:lang w:eastAsia="ko-KR"/>
        </w:rPr>
        <w:t xml:space="preserve">RP-182878, “New WID on NR-based Access to Unlicensed Spectrum”, Qualcomm </w:t>
      </w:r>
      <w:r w:rsidRPr="005052A5">
        <w:rPr>
          <w:rFonts w:ascii="Times New Roman" w:hAnsi="Times New Roman"/>
          <w:lang w:eastAsia="ko-KR"/>
        </w:rPr>
        <w:t>Incorporated</w:t>
      </w:r>
      <w:r>
        <w:rPr>
          <w:rFonts w:ascii="Times New Roman" w:hAnsi="Times New Roman"/>
          <w:lang w:eastAsia="ko-KR"/>
        </w:rPr>
        <w:t xml:space="preserve">, </w:t>
      </w:r>
      <w:r w:rsidRPr="009A35AA">
        <w:rPr>
          <w:rFonts w:ascii="Times New Roman" w:hAnsi="Times New Roman"/>
          <w:lang w:eastAsia="ko-KR"/>
        </w:rPr>
        <w:t>RAN#82, Sorrento, Italy, Dec. 10-13, 2018</w:t>
      </w:r>
    </w:p>
    <w:p w14:paraId="30C6A048" w14:textId="3A5F000A" w:rsidR="00307EED" w:rsidRDefault="005052A5" w:rsidP="00100305">
      <w:pPr>
        <w:pStyle w:val="BodyText"/>
        <w:overflowPunct w:val="0"/>
        <w:textAlignment w:val="baseline"/>
        <w:rPr>
          <w:rFonts w:ascii="Times New Roman" w:hAnsi="Times New Roman"/>
          <w:lang w:eastAsia="ko-KR"/>
        </w:rPr>
      </w:pPr>
      <w:r>
        <w:rPr>
          <w:rFonts w:ascii="Times New Roman" w:hAnsi="Times New Roman"/>
          <w:lang w:eastAsia="ko-KR"/>
        </w:rPr>
        <w:t>[</w:t>
      </w:r>
      <w:r w:rsidR="006E361F">
        <w:rPr>
          <w:rFonts w:ascii="Times New Roman" w:hAnsi="Times New Roman"/>
          <w:lang w:eastAsia="ko-KR"/>
        </w:rPr>
        <w:t>2</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r w:rsidR="00100305">
        <w:rPr>
          <w:rFonts w:ascii="Times New Roman" w:hAnsi="Times New Roman"/>
          <w:lang w:eastAsia="ko-KR"/>
        </w:rPr>
        <w:t xml:space="preserve">, </w:t>
      </w:r>
      <w:r w:rsidR="00100305" w:rsidRPr="00100305">
        <w:rPr>
          <w:rFonts w:ascii="Times New Roman" w:hAnsi="Times New Roman"/>
          <w:lang w:eastAsia="ko-KR"/>
        </w:rPr>
        <w:t>Sapporo, Japan, September 11 - 14, 2017</w:t>
      </w:r>
      <w:r w:rsidR="00100305">
        <w:rPr>
          <w:rFonts w:ascii="Times New Roman" w:hAnsi="Times New Roman"/>
          <w:lang w:eastAsia="ko-KR"/>
        </w:rPr>
        <w:t>.</w:t>
      </w:r>
    </w:p>
    <w:p w14:paraId="4537A145" w14:textId="69916203" w:rsidR="00F84F71" w:rsidRDefault="00100305" w:rsidP="00100305">
      <w:pPr>
        <w:pStyle w:val="BodyText"/>
        <w:overflowPunct w:val="0"/>
        <w:textAlignment w:val="baseline"/>
        <w:rPr>
          <w:rFonts w:ascii="Times New Roman" w:hAnsi="Times New Roman"/>
          <w:lang w:eastAsia="ko-KR"/>
        </w:rPr>
      </w:pPr>
      <w:r w:rsidRPr="00100305">
        <w:rPr>
          <w:rFonts w:ascii="Times New Roman" w:hAnsi="Times New Roman"/>
          <w:lang w:eastAsia="ko-KR"/>
        </w:rPr>
        <w:t>[</w:t>
      </w:r>
      <w:r w:rsidR="006E361F">
        <w:rPr>
          <w:rFonts w:ascii="Times New Roman" w:hAnsi="Times New Roman"/>
          <w:lang w:eastAsia="ko-KR"/>
        </w:rPr>
        <w:t>3</w:t>
      </w:r>
      <w:r w:rsidRPr="00100305">
        <w:rPr>
          <w:rFonts w:ascii="Times New Roman" w:hAnsi="Times New Roman"/>
          <w:lang w:eastAsia="ko-KR"/>
        </w:rPr>
        <w:t xml:space="preserve">] RP-181339, “Revised SID on NR-based Access to Unlicensed Spectrum”, </w:t>
      </w:r>
      <w:r w:rsidRPr="005052A5">
        <w:rPr>
          <w:rFonts w:ascii="Times New Roman" w:hAnsi="Times New Roman"/>
          <w:lang w:eastAsia="ko-KR"/>
        </w:rPr>
        <w:t>Qualcomm Incorporated</w:t>
      </w:r>
      <w:r>
        <w:rPr>
          <w:rFonts w:ascii="Times New Roman" w:hAnsi="Times New Roman"/>
          <w:lang w:eastAsia="ko-KR"/>
        </w:rPr>
        <w:t xml:space="preserve">, </w:t>
      </w:r>
      <w:r w:rsidRPr="00100305">
        <w:rPr>
          <w:rFonts w:ascii="Times New Roman" w:hAnsi="Times New Roman"/>
          <w:lang w:eastAsia="ko-KR"/>
        </w:rPr>
        <w:t>RAN#80</w:t>
      </w:r>
      <w:r>
        <w:rPr>
          <w:rFonts w:ascii="Times New Roman" w:hAnsi="Times New Roman"/>
          <w:lang w:eastAsia="ko-KR"/>
        </w:rPr>
        <w:t xml:space="preserve">, </w:t>
      </w:r>
      <w:r w:rsidRPr="00100305">
        <w:rPr>
          <w:rFonts w:ascii="Times New Roman" w:hAnsi="Times New Roman"/>
          <w:lang w:eastAsia="ko-KR"/>
        </w:rPr>
        <w:t>La Jolla, USA, June 11-14, 2018</w:t>
      </w:r>
      <w:r>
        <w:rPr>
          <w:rFonts w:ascii="Times New Roman" w:hAnsi="Times New Roman"/>
          <w:lang w:eastAsia="ko-KR"/>
        </w:rPr>
        <w:t>.</w:t>
      </w:r>
    </w:p>
    <w:p w14:paraId="45485CB9" w14:textId="5327C995" w:rsidR="00307EED" w:rsidRDefault="0077501C" w:rsidP="00307EED">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4</w:t>
      </w:r>
      <w:r w:rsidRPr="00100305">
        <w:rPr>
          <w:rFonts w:ascii="Times New Roman" w:hAnsi="Times New Roman"/>
          <w:lang w:eastAsia="ko-KR"/>
        </w:rPr>
        <w:t>]</w:t>
      </w:r>
      <w:r w:rsidR="00774823">
        <w:rPr>
          <w:rFonts w:ascii="Times New Roman" w:hAnsi="Times New Roman"/>
          <w:lang w:eastAsia="ko-KR"/>
        </w:rPr>
        <w:t xml:space="preserve"> </w:t>
      </w:r>
      <w:r w:rsidR="00774823" w:rsidRPr="009A35AA">
        <w:rPr>
          <w:rFonts w:ascii="Times New Roman" w:hAnsi="Times New Roman"/>
          <w:lang w:eastAsia="ko-KR"/>
        </w:rPr>
        <w:t>TR 3</w:t>
      </w:r>
      <w:r w:rsidR="00353223">
        <w:rPr>
          <w:rFonts w:ascii="Times New Roman" w:hAnsi="Times New Roman"/>
          <w:lang w:eastAsia="ko-KR"/>
        </w:rPr>
        <w:t>8</w:t>
      </w:r>
      <w:r w:rsidR="00774823" w:rsidRPr="009A35AA">
        <w:rPr>
          <w:rFonts w:ascii="Times New Roman" w:hAnsi="Times New Roman"/>
          <w:lang w:eastAsia="ko-KR"/>
        </w:rPr>
        <w:t>.889, “Study on NR-based Access to Unlicensed Spectrum”, RAN#82, Dec. 2018.</w:t>
      </w:r>
    </w:p>
    <w:p w14:paraId="4DEC0E5B" w14:textId="21686156" w:rsidR="00220030" w:rsidRDefault="00220030" w:rsidP="00220030">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5</w:t>
      </w:r>
      <w:r w:rsidRPr="00100305">
        <w:rPr>
          <w:rFonts w:ascii="Times New Roman" w:hAnsi="Times New Roman"/>
          <w:lang w:eastAsia="ko-KR"/>
        </w:rPr>
        <w:t xml:space="preserve">] </w:t>
      </w:r>
      <w:r w:rsidR="00470700" w:rsidRPr="00470700">
        <w:rPr>
          <w:rFonts w:ascii="Times New Roman" w:hAnsi="Times New Roman"/>
          <w:lang w:eastAsia="ko-KR"/>
        </w:rPr>
        <w:t>R1-1814146</w:t>
      </w:r>
      <w:r w:rsidRPr="00100305">
        <w:rPr>
          <w:rFonts w:ascii="Times New Roman" w:hAnsi="Times New Roman"/>
          <w:lang w:eastAsia="ko-KR"/>
        </w:rPr>
        <w:t>, “</w:t>
      </w:r>
      <w:r>
        <w:rPr>
          <w:rFonts w:ascii="Times New Roman" w:hAnsi="Times New Roman"/>
          <w:lang w:eastAsia="ko-KR"/>
        </w:rPr>
        <w:t>Feature Lead Summary of HARQ Enhancements in NR-U</w:t>
      </w:r>
      <w:r w:rsidRPr="00100305">
        <w:rPr>
          <w:rFonts w:ascii="Times New Roman" w:hAnsi="Times New Roman"/>
          <w:lang w:eastAsia="ko-KR"/>
        </w:rPr>
        <w:t xml:space="preserve">”, </w:t>
      </w:r>
      <w:r>
        <w:rPr>
          <w:rFonts w:ascii="Times New Roman" w:hAnsi="Times New Roman"/>
          <w:lang w:eastAsia="ko-KR"/>
        </w:rPr>
        <w:t xml:space="preserve">Huawei, Hi-Silicon,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Pr>
          <w:rFonts w:ascii="Times New Roman" w:hAnsi="Times New Roman"/>
          <w:lang w:eastAsia="ko-KR"/>
        </w:rPr>
        <w:t>9</w:t>
      </w:r>
      <w:r w:rsidR="00470700">
        <w:rPr>
          <w:rFonts w:ascii="Times New Roman" w:hAnsi="Times New Roman"/>
          <w:lang w:eastAsia="ko-KR"/>
        </w:rPr>
        <w:t>5</w:t>
      </w:r>
      <w:r>
        <w:rPr>
          <w:rFonts w:ascii="Times New Roman" w:hAnsi="Times New Roman"/>
          <w:lang w:eastAsia="ko-KR"/>
        </w:rPr>
        <w:t xml:space="preserve">, </w:t>
      </w:r>
      <w:r w:rsidR="00470700" w:rsidRPr="00470700">
        <w:rPr>
          <w:rFonts w:ascii="Times New Roman" w:hAnsi="Times New Roman"/>
          <w:lang w:eastAsia="ko-KR"/>
        </w:rPr>
        <w:t>Spokane, USA, 12th – 16h November 2018</w:t>
      </w:r>
      <w:r>
        <w:rPr>
          <w:rFonts w:ascii="Times New Roman" w:hAnsi="Times New Roman"/>
          <w:lang w:eastAsia="ko-KR"/>
        </w:rPr>
        <w:t>.</w:t>
      </w:r>
    </w:p>
    <w:p w14:paraId="4797FD9E" w14:textId="77777777" w:rsidR="00220030" w:rsidRDefault="00220030" w:rsidP="00307EED">
      <w:pPr>
        <w:pStyle w:val="BodyText"/>
        <w:overflowPunct w:val="0"/>
        <w:textAlignment w:val="baseline"/>
        <w:rPr>
          <w:rFonts w:ascii="Times New Roman" w:hAnsi="Times New Roman"/>
          <w:lang w:eastAsia="ko-KR"/>
        </w:rPr>
      </w:pPr>
    </w:p>
    <w:p w14:paraId="7FE614DA" w14:textId="77777777" w:rsidR="007424DA" w:rsidRDefault="007424DA" w:rsidP="001E1FCE">
      <w:pPr>
        <w:pStyle w:val="BodyText"/>
        <w:overflowPunct w:val="0"/>
        <w:ind w:left="420" w:hanging="240"/>
        <w:textAlignment w:val="baseline"/>
        <w:rPr>
          <w:rFonts w:ascii="Times New Roman" w:hAnsi="Times New Roman"/>
          <w:lang w:eastAsia="ko-KR"/>
        </w:rPr>
      </w:pPr>
    </w:p>
    <w:sectPr w:rsidR="007424DA" w:rsidSect="0012020F">
      <w:footerReference w:type="default" r:id="rId2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C9638" w14:textId="77777777" w:rsidR="007D0EA0" w:rsidRDefault="007D0EA0"/>
  </w:endnote>
  <w:endnote w:type="continuationSeparator" w:id="0">
    <w:p w14:paraId="5969EB89" w14:textId="77777777" w:rsidR="007D0EA0" w:rsidRDefault="007D0EA0"/>
  </w:endnote>
  <w:endnote w:type="continuationNotice" w:id="1">
    <w:p w14:paraId="25A959FA" w14:textId="77777777" w:rsidR="007D0EA0" w:rsidRDefault="007D0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D167E6" w:rsidRDefault="00D167E6">
    <w:pPr>
      <w:pStyle w:val="Footer"/>
    </w:pPr>
  </w:p>
  <w:p w14:paraId="3A68EC39" w14:textId="77777777" w:rsidR="00D167E6" w:rsidRDefault="00D16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C06AD" w14:textId="77777777" w:rsidR="007D0EA0" w:rsidRDefault="007D0EA0"/>
  </w:footnote>
  <w:footnote w:type="continuationSeparator" w:id="0">
    <w:p w14:paraId="679B3A22" w14:textId="77777777" w:rsidR="007D0EA0" w:rsidRDefault="007D0EA0"/>
  </w:footnote>
  <w:footnote w:type="continuationNotice" w:id="1">
    <w:p w14:paraId="57848BF1" w14:textId="77777777" w:rsidR="007D0EA0" w:rsidRDefault="007D0E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B39D8"/>
    <w:multiLevelType w:val="hybridMultilevel"/>
    <w:tmpl w:val="A626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42239"/>
    <w:multiLevelType w:val="hybridMultilevel"/>
    <w:tmpl w:val="20EC6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208F3"/>
    <w:multiLevelType w:val="hybridMultilevel"/>
    <w:tmpl w:val="165E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21FD6"/>
    <w:multiLevelType w:val="hybridMultilevel"/>
    <w:tmpl w:val="88549DBE"/>
    <w:lvl w:ilvl="0" w:tplc="81D8CC4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17D02D36"/>
    <w:multiLevelType w:val="hybridMultilevel"/>
    <w:tmpl w:val="35F8C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446CBC"/>
    <w:multiLevelType w:val="hybridMultilevel"/>
    <w:tmpl w:val="058E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26360D"/>
    <w:multiLevelType w:val="hybridMultilevel"/>
    <w:tmpl w:val="B0D8D76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0245EC"/>
    <w:multiLevelType w:val="hybridMultilevel"/>
    <w:tmpl w:val="3EF82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A85F08"/>
    <w:multiLevelType w:val="hybridMultilevel"/>
    <w:tmpl w:val="F8A2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E8302D"/>
    <w:multiLevelType w:val="multilevel"/>
    <w:tmpl w:val="AFBC4856"/>
    <w:numStyleLink w:val="StyleBulleted"/>
  </w:abstractNum>
  <w:abstractNum w:abstractNumId="43"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C43606"/>
    <w:multiLevelType w:val="hybridMultilevel"/>
    <w:tmpl w:val="A74C9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48A5AB6"/>
    <w:multiLevelType w:val="hybridMultilevel"/>
    <w:tmpl w:val="7632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5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DF485C"/>
    <w:multiLevelType w:val="hybridMultilevel"/>
    <w:tmpl w:val="58B80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7E0857C4"/>
    <w:multiLevelType w:val="hybridMultilevel"/>
    <w:tmpl w:val="6702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CE521E"/>
    <w:multiLevelType w:val="hybridMultilevel"/>
    <w:tmpl w:val="60F61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51"/>
  </w:num>
  <w:num w:numId="3">
    <w:abstractNumId w:val="13"/>
  </w:num>
  <w:num w:numId="4">
    <w:abstractNumId w:val="0"/>
  </w:num>
  <w:num w:numId="5">
    <w:abstractNumId w:val="39"/>
  </w:num>
  <w:num w:numId="6">
    <w:abstractNumId w:val="18"/>
  </w:num>
  <w:num w:numId="7">
    <w:abstractNumId w:val="23"/>
  </w:num>
  <w:num w:numId="8">
    <w:abstractNumId w:val="35"/>
  </w:num>
  <w:num w:numId="9">
    <w:abstractNumId w:val="26"/>
  </w:num>
  <w:num w:numId="10">
    <w:abstractNumId w:val="21"/>
  </w:num>
  <w:num w:numId="11">
    <w:abstractNumId w:val="46"/>
  </w:num>
  <w:num w:numId="12">
    <w:abstractNumId w:val="4"/>
  </w:num>
  <w:num w:numId="13">
    <w:abstractNumId w:val="32"/>
  </w:num>
  <w:num w:numId="14">
    <w:abstractNumId w:val="22"/>
  </w:num>
  <w:num w:numId="15">
    <w:abstractNumId w:val="1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40"/>
  </w:num>
  <w:num w:numId="19">
    <w:abstractNumId w:val="13"/>
  </w:num>
  <w:num w:numId="20">
    <w:abstractNumId w:val="43"/>
  </w:num>
  <w:num w:numId="21">
    <w:abstractNumId w:val="54"/>
  </w:num>
  <w:num w:numId="22">
    <w:abstractNumId w:val="48"/>
  </w:num>
  <w:num w:numId="23">
    <w:abstractNumId w:val="7"/>
  </w:num>
  <w:num w:numId="24">
    <w:abstractNumId w:val="29"/>
  </w:num>
  <w:num w:numId="25">
    <w:abstractNumId w:val="15"/>
  </w:num>
  <w:num w:numId="26">
    <w:abstractNumId w:val="30"/>
  </w:num>
  <w:num w:numId="27">
    <w:abstractNumId w:val="38"/>
  </w:num>
  <w:num w:numId="28">
    <w:abstractNumId w:val="28"/>
  </w:num>
  <w:num w:numId="29">
    <w:abstractNumId w:val="27"/>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52"/>
  </w:num>
  <w:num w:numId="34">
    <w:abstractNumId w:val="49"/>
  </w:num>
  <w:num w:numId="35">
    <w:abstractNumId w:val="34"/>
  </w:num>
  <w:num w:numId="36">
    <w:abstractNumId w:val="42"/>
  </w:num>
  <w:num w:numId="37">
    <w:abstractNumId w:val="25"/>
  </w:num>
  <w:num w:numId="38">
    <w:abstractNumId w:val="59"/>
  </w:num>
  <w:num w:numId="39">
    <w:abstractNumId w:val="13"/>
  </w:num>
  <w:num w:numId="40">
    <w:abstractNumId w:val="12"/>
  </w:num>
  <w:num w:numId="41">
    <w:abstractNumId w:val="50"/>
  </w:num>
  <w:num w:numId="42">
    <w:abstractNumId w:val="19"/>
  </w:num>
  <w:num w:numId="43">
    <w:abstractNumId w:val="47"/>
  </w:num>
  <w:num w:numId="44">
    <w:abstractNumId w:val="16"/>
  </w:num>
  <w:num w:numId="45">
    <w:abstractNumId w:val="37"/>
  </w:num>
  <w:num w:numId="46">
    <w:abstractNumId w:val="1"/>
  </w:num>
  <w:num w:numId="47">
    <w:abstractNumId w:val="8"/>
  </w:num>
  <w:num w:numId="48">
    <w:abstractNumId w:val="6"/>
  </w:num>
  <w:num w:numId="49">
    <w:abstractNumId w:val="10"/>
  </w:num>
  <w:num w:numId="50">
    <w:abstractNumId w:val="41"/>
  </w:num>
  <w:num w:numId="51">
    <w:abstractNumId w:val="17"/>
  </w:num>
  <w:num w:numId="52">
    <w:abstractNumId w:val="55"/>
  </w:num>
  <w:num w:numId="53">
    <w:abstractNumId w:val="45"/>
  </w:num>
  <w:num w:numId="54">
    <w:abstractNumId w:val="5"/>
  </w:num>
  <w:num w:numId="55">
    <w:abstractNumId w:val="9"/>
  </w:num>
  <w:num w:numId="56">
    <w:abstractNumId w:val="53"/>
  </w:num>
  <w:num w:numId="57">
    <w:abstractNumId w:val="9"/>
  </w:num>
  <w:num w:numId="58">
    <w:abstractNumId w:val="10"/>
  </w:num>
  <w:num w:numId="59">
    <w:abstractNumId w:val="3"/>
  </w:num>
  <w:num w:numId="60">
    <w:abstractNumId w:val="31"/>
  </w:num>
  <w:num w:numId="61">
    <w:abstractNumId w:val="20"/>
  </w:num>
  <w:num w:numId="62">
    <w:abstractNumId w:val="33"/>
  </w:num>
  <w:num w:numId="63">
    <w:abstractNumId w:val="56"/>
  </w:num>
  <w:num w:numId="64">
    <w:abstractNumId w:val="58"/>
  </w:num>
  <w:num w:numId="65">
    <w:abstractNumId w:val="24"/>
  </w:num>
  <w:num w:numId="66">
    <w:abstractNumId w:val="1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08CD"/>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D3"/>
    <w:rsid w:val="00075227"/>
    <w:rsid w:val="00076566"/>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32E2"/>
    <w:rsid w:val="000F32E5"/>
    <w:rsid w:val="000F4612"/>
    <w:rsid w:val="000F4DC7"/>
    <w:rsid w:val="000F5AA1"/>
    <w:rsid w:val="000F5ECD"/>
    <w:rsid w:val="000F6396"/>
    <w:rsid w:val="000F6971"/>
    <w:rsid w:val="000F7143"/>
    <w:rsid w:val="000F74D7"/>
    <w:rsid w:val="000F78F0"/>
    <w:rsid w:val="0010024E"/>
    <w:rsid w:val="00100305"/>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4C6"/>
    <w:rsid w:val="00124AC0"/>
    <w:rsid w:val="00124F7A"/>
    <w:rsid w:val="00125C63"/>
    <w:rsid w:val="0012720A"/>
    <w:rsid w:val="00127AFA"/>
    <w:rsid w:val="00127D11"/>
    <w:rsid w:val="00127E2C"/>
    <w:rsid w:val="00130013"/>
    <w:rsid w:val="00130496"/>
    <w:rsid w:val="00130897"/>
    <w:rsid w:val="001308E1"/>
    <w:rsid w:val="00130D19"/>
    <w:rsid w:val="0013171F"/>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41841"/>
    <w:rsid w:val="0014250C"/>
    <w:rsid w:val="001426F6"/>
    <w:rsid w:val="001427CF"/>
    <w:rsid w:val="001428A6"/>
    <w:rsid w:val="00142C47"/>
    <w:rsid w:val="001432C5"/>
    <w:rsid w:val="00143313"/>
    <w:rsid w:val="0014357E"/>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87D"/>
    <w:rsid w:val="001D4F48"/>
    <w:rsid w:val="001D4FD3"/>
    <w:rsid w:val="001D51E2"/>
    <w:rsid w:val="001D5436"/>
    <w:rsid w:val="001D56B2"/>
    <w:rsid w:val="001D5A57"/>
    <w:rsid w:val="001D5B8F"/>
    <w:rsid w:val="001D6EA3"/>
    <w:rsid w:val="001D74C9"/>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D59"/>
    <w:rsid w:val="00290CDD"/>
    <w:rsid w:val="00290EB3"/>
    <w:rsid w:val="002912FB"/>
    <w:rsid w:val="00291403"/>
    <w:rsid w:val="002914C6"/>
    <w:rsid w:val="0029161E"/>
    <w:rsid w:val="0029186E"/>
    <w:rsid w:val="00291CEC"/>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CC0"/>
    <w:rsid w:val="00327D49"/>
    <w:rsid w:val="0033065F"/>
    <w:rsid w:val="00330DE8"/>
    <w:rsid w:val="00331945"/>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1B3"/>
    <w:rsid w:val="00393913"/>
    <w:rsid w:val="00393C8A"/>
    <w:rsid w:val="00393E1D"/>
    <w:rsid w:val="003947D4"/>
    <w:rsid w:val="00395FA6"/>
    <w:rsid w:val="003967A6"/>
    <w:rsid w:val="00396FB2"/>
    <w:rsid w:val="003974E9"/>
    <w:rsid w:val="003A17B9"/>
    <w:rsid w:val="003A1ACF"/>
    <w:rsid w:val="003A22C7"/>
    <w:rsid w:val="003A23A1"/>
    <w:rsid w:val="003A42FD"/>
    <w:rsid w:val="003A47CB"/>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413D"/>
    <w:rsid w:val="003C52DF"/>
    <w:rsid w:val="003C6D39"/>
    <w:rsid w:val="003C77EA"/>
    <w:rsid w:val="003C7AF5"/>
    <w:rsid w:val="003D0945"/>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3986"/>
    <w:rsid w:val="003F434D"/>
    <w:rsid w:val="003F55AF"/>
    <w:rsid w:val="003F5DED"/>
    <w:rsid w:val="003F622F"/>
    <w:rsid w:val="003F73AE"/>
    <w:rsid w:val="003F74FA"/>
    <w:rsid w:val="003F76BC"/>
    <w:rsid w:val="003F7B43"/>
    <w:rsid w:val="003F7C08"/>
    <w:rsid w:val="003F7F7C"/>
    <w:rsid w:val="004000E5"/>
    <w:rsid w:val="0040146F"/>
    <w:rsid w:val="00401712"/>
    <w:rsid w:val="004022C0"/>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70EF"/>
    <w:rsid w:val="00437499"/>
    <w:rsid w:val="00441887"/>
    <w:rsid w:val="004418A2"/>
    <w:rsid w:val="00441BD1"/>
    <w:rsid w:val="004425D9"/>
    <w:rsid w:val="00443053"/>
    <w:rsid w:val="004432BE"/>
    <w:rsid w:val="00443515"/>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4331"/>
    <w:rsid w:val="004D4357"/>
    <w:rsid w:val="004D497A"/>
    <w:rsid w:val="004D588A"/>
    <w:rsid w:val="004D5944"/>
    <w:rsid w:val="004D691C"/>
    <w:rsid w:val="004D76AD"/>
    <w:rsid w:val="004D7E61"/>
    <w:rsid w:val="004E0BC8"/>
    <w:rsid w:val="004E0F6C"/>
    <w:rsid w:val="004E2AE9"/>
    <w:rsid w:val="004E315B"/>
    <w:rsid w:val="004E44DE"/>
    <w:rsid w:val="004E4AEB"/>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9B2"/>
    <w:rsid w:val="00520A19"/>
    <w:rsid w:val="00520D70"/>
    <w:rsid w:val="00522312"/>
    <w:rsid w:val="0052450D"/>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3932"/>
    <w:rsid w:val="0065394B"/>
    <w:rsid w:val="00653E49"/>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CBA"/>
    <w:rsid w:val="00666EC7"/>
    <w:rsid w:val="00666ED7"/>
    <w:rsid w:val="006674A1"/>
    <w:rsid w:val="006674D7"/>
    <w:rsid w:val="00667AC2"/>
    <w:rsid w:val="00670572"/>
    <w:rsid w:val="0067096F"/>
    <w:rsid w:val="006712C6"/>
    <w:rsid w:val="006719B0"/>
    <w:rsid w:val="00671B61"/>
    <w:rsid w:val="00671B91"/>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B4E"/>
    <w:rsid w:val="007D0EA0"/>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11D2"/>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633"/>
    <w:rsid w:val="008C37D0"/>
    <w:rsid w:val="008C403D"/>
    <w:rsid w:val="008C4C96"/>
    <w:rsid w:val="008C50B2"/>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BC"/>
    <w:rsid w:val="008D59D4"/>
    <w:rsid w:val="008D6BB8"/>
    <w:rsid w:val="008D7321"/>
    <w:rsid w:val="008E0204"/>
    <w:rsid w:val="008E19EC"/>
    <w:rsid w:val="008E20DD"/>
    <w:rsid w:val="008E24A9"/>
    <w:rsid w:val="008E2D5E"/>
    <w:rsid w:val="008E2FB9"/>
    <w:rsid w:val="008E36C9"/>
    <w:rsid w:val="008E3FA0"/>
    <w:rsid w:val="008E44A9"/>
    <w:rsid w:val="008E46AB"/>
    <w:rsid w:val="008E4993"/>
    <w:rsid w:val="008E4F70"/>
    <w:rsid w:val="008E624A"/>
    <w:rsid w:val="008E661B"/>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0316"/>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478"/>
    <w:rsid w:val="00992D6D"/>
    <w:rsid w:val="00993F52"/>
    <w:rsid w:val="009946AF"/>
    <w:rsid w:val="0099475E"/>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38BE"/>
    <w:rsid w:val="009B41C8"/>
    <w:rsid w:val="009B4D9D"/>
    <w:rsid w:val="009B6216"/>
    <w:rsid w:val="009B686A"/>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6414"/>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7182"/>
    <w:rsid w:val="00AF780F"/>
    <w:rsid w:val="00AF7B46"/>
    <w:rsid w:val="00B01599"/>
    <w:rsid w:val="00B01D54"/>
    <w:rsid w:val="00B025FC"/>
    <w:rsid w:val="00B07372"/>
    <w:rsid w:val="00B0792E"/>
    <w:rsid w:val="00B10496"/>
    <w:rsid w:val="00B107A2"/>
    <w:rsid w:val="00B1099B"/>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7B24"/>
    <w:rsid w:val="00C801C3"/>
    <w:rsid w:val="00C81022"/>
    <w:rsid w:val="00C82096"/>
    <w:rsid w:val="00C8323F"/>
    <w:rsid w:val="00C83434"/>
    <w:rsid w:val="00C834E2"/>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312E"/>
    <w:rsid w:val="00CB3212"/>
    <w:rsid w:val="00CB331B"/>
    <w:rsid w:val="00CB3834"/>
    <w:rsid w:val="00CB39AC"/>
    <w:rsid w:val="00CB4311"/>
    <w:rsid w:val="00CB4A23"/>
    <w:rsid w:val="00CB4BE8"/>
    <w:rsid w:val="00CB648D"/>
    <w:rsid w:val="00CB6538"/>
    <w:rsid w:val="00CB6D01"/>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07B87"/>
    <w:rsid w:val="00D10254"/>
    <w:rsid w:val="00D11DD7"/>
    <w:rsid w:val="00D11E1F"/>
    <w:rsid w:val="00D12099"/>
    <w:rsid w:val="00D122D1"/>
    <w:rsid w:val="00D12CDE"/>
    <w:rsid w:val="00D12E92"/>
    <w:rsid w:val="00D12F0C"/>
    <w:rsid w:val="00D130A0"/>
    <w:rsid w:val="00D131E9"/>
    <w:rsid w:val="00D1381A"/>
    <w:rsid w:val="00D13FA3"/>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6D3"/>
    <w:rsid w:val="00D33DBF"/>
    <w:rsid w:val="00D34823"/>
    <w:rsid w:val="00D34EBC"/>
    <w:rsid w:val="00D34FBF"/>
    <w:rsid w:val="00D351E3"/>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FED"/>
    <w:rsid w:val="00D64186"/>
    <w:rsid w:val="00D642E0"/>
    <w:rsid w:val="00D643DE"/>
    <w:rsid w:val="00D64D78"/>
    <w:rsid w:val="00D6522C"/>
    <w:rsid w:val="00D656A9"/>
    <w:rsid w:val="00D668CA"/>
    <w:rsid w:val="00D66E99"/>
    <w:rsid w:val="00D67060"/>
    <w:rsid w:val="00D67913"/>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D87"/>
    <w:rsid w:val="00DC7D8A"/>
    <w:rsid w:val="00DC7E25"/>
    <w:rsid w:val="00DD00EF"/>
    <w:rsid w:val="00DD04C7"/>
    <w:rsid w:val="00DD1951"/>
    <w:rsid w:val="00DD33FC"/>
    <w:rsid w:val="00DD3A2E"/>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C5C"/>
    <w:rsid w:val="00E13C8B"/>
    <w:rsid w:val="00E1430E"/>
    <w:rsid w:val="00E14645"/>
    <w:rsid w:val="00E15BC1"/>
    <w:rsid w:val="00E15F2C"/>
    <w:rsid w:val="00E15FA5"/>
    <w:rsid w:val="00E1661C"/>
    <w:rsid w:val="00E16BA8"/>
    <w:rsid w:val="00E17140"/>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D8F"/>
    <w:rsid w:val="00E60D73"/>
    <w:rsid w:val="00E62717"/>
    <w:rsid w:val="00E63024"/>
    <w:rsid w:val="00E63067"/>
    <w:rsid w:val="00E6366D"/>
    <w:rsid w:val="00E636B7"/>
    <w:rsid w:val="00E637B5"/>
    <w:rsid w:val="00E64C8C"/>
    <w:rsid w:val="00E64F47"/>
    <w:rsid w:val="00E6511D"/>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4E62"/>
    <w:rsid w:val="00E76732"/>
    <w:rsid w:val="00E768CC"/>
    <w:rsid w:val="00E77C87"/>
    <w:rsid w:val="00E77ECF"/>
    <w:rsid w:val="00E80150"/>
    <w:rsid w:val="00E80FDB"/>
    <w:rsid w:val="00E81116"/>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39E"/>
    <w:rsid w:val="00EE4941"/>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742"/>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69A7"/>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uiPriority w:val="99"/>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3EQ6UJ4K66FU-4-34088</_dlc_DocId>
    <_dlc_DocIdUrl xmlns="df4eea7b-52db-4162-980b-b352f1b580a3">
      <Url>https://projects.qualcomm.com/sites/meridian/_layouts/15/DocIdRedir.aspx?ID=3EQ6UJ4K66FU-4-34088</Url>
      <Description>3EQ6UJ4K66FU-4-34088</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2.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3.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B76CD-459D-4CEC-B1E1-DB5C4238791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1876540C-9358-406D-B051-063D9B463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1781</TotalTime>
  <Pages>11</Pages>
  <Words>4875</Words>
  <Characters>27789</Characters>
  <Application>Microsoft Office Word</Application>
  <DocSecurity>0</DocSecurity>
  <Lines>231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32599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Peter Gaal</cp:lastModifiedBy>
  <cp:revision>109</cp:revision>
  <cp:lastPrinted>2018-08-09T22:24:00Z</cp:lastPrinted>
  <dcterms:created xsi:type="dcterms:W3CDTF">2018-05-02T22:02:00Z</dcterms:created>
  <dcterms:modified xsi:type="dcterms:W3CDTF">2019-01-12T06:33:00Z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6ff2d27f-2e72-4c6d-ada8-bb89901b583d</vt:lpwstr>
  </property>
</Properties>
</file>